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76"/>
        <w:gridCol w:w="582"/>
        <w:gridCol w:w="1108"/>
        <w:gridCol w:w="3270"/>
      </w:tblGrid>
      <w:tr w:rsidR="001D02BF" w:rsidRPr="00FD32B4" w14:paraId="787AC67D" w14:textId="77777777" w:rsidTr="00C0341E">
        <w:tc>
          <w:tcPr>
            <w:tcW w:w="447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14:paraId="5AB7BCEB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16"/>
              </w:rPr>
            </w:pPr>
            <w:r w:rsidRPr="00FD32B4">
              <w:rPr>
                <w:rFonts w:ascii="Arial" w:hAnsi="Arial" w:cs="Arial"/>
                <w:color w:val="000000"/>
                <w:sz w:val="16"/>
              </w:rPr>
              <w:t>Name und Anschrift des Bieters (Stempel), Tel-Nr.</w:t>
            </w:r>
          </w:p>
        </w:tc>
        <w:tc>
          <w:tcPr>
            <w:tcW w:w="582" w:type="dxa"/>
          </w:tcPr>
          <w:p w14:paraId="55D75D0F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4378" w:type="dxa"/>
            <w:gridSpan w:val="2"/>
            <w:hideMark/>
          </w:tcPr>
          <w:p w14:paraId="4219F28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  <w:r w:rsidRPr="00FD32B4">
              <w:rPr>
                <w:rFonts w:ascii="Arial" w:hAnsi="Arial" w:cs="Arial"/>
                <w:color w:val="000000"/>
              </w:rPr>
              <w:t>...................................................................</w:t>
            </w:r>
          </w:p>
        </w:tc>
      </w:tr>
      <w:tr w:rsidR="001D02BF" w:rsidRPr="00FD32B4" w14:paraId="650855FD" w14:textId="77777777" w:rsidTr="00C0341E">
        <w:tc>
          <w:tcPr>
            <w:tcW w:w="447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91D9D41" w14:textId="77777777" w:rsidR="001D02BF" w:rsidRPr="00FD32B4" w:rsidRDefault="00CC088B" w:rsidP="00CC088B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D32B4">
              <w:rPr>
                <w:rFonts w:ascii="Arial" w:hAnsi="Arial" w:cs="Arial"/>
                <w:b/>
                <w:color w:val="000000"/>
                <w:sz w:val="22"/>
                <w:szCs w:val="22"/>
              </w:rPr>
              <w:fldChar w:fldCharType="begin"/>
            </w:r>
            <w:r w:rsidRPr="00FD32B4">
              <w:rPr>
                <w:rFonts w:ascii="Arial" w:hAnsi="Arial" w:cs="Arial"/>
                <w:b/>
                <w:color w:val="000000"/>
                <w:sz w:val="22"/>
                <w:szCs w:val="22"/>
              </w:rPr>
              <w:instrText xml:space="preserve"> set bm</w:instrText>
            </w:r>
            <w:r w:rsidRPr="00FD32B4">
              <w:rPr>
                <w:rFonts w:ascii="Arial" w:hAnsi="Arial" w:cs="Arial"/>
                <w:b/>
                <w:color w:val="000000"/>
              </w:rPr>
              <w:fldChar w:fldCharType="begin"/>
            </w:r>
            <w:r w:rsidRPr="00FD32B4">
              <w:rPr>
                <w:rFonts w:ascii="Arial" w:hAnsi="Arial" w:cs="Arial"/>
                <w:b/>
                <w:color w:val="000000"/>
              </w:rPr>
              <w:instrText xml:space="preserve"> fillin"Bitte geben Sie die Bezeichnung der Baumaßnahme an!"}\*mergeformat </w:instrText>
            </w:r>
            <w:r w:rsidRPr="00FD32B4">
              <w:rPr>
                <w:rFonts w:ascii="Arial" w:hAnsi="Arial" w:cs="Arial"/>
                <w:b/>
                <w:color w:val="000000"/>
              </w:rPr>
              <w:fldChar w:fldCharType="separate"/>
            </w:r>
            <w:r w:rsidR="00194364">
              <w:rPr>
                <w:rFonts w:ascii="Arial" w:hAnsi="Arial" w:cs="Arial"/>
                <w:b/>
                <w:color w:val="000000"/>
              </w:rPr>
              <w:instrText>Radwegerneuerung entlang der K 19 AN 2 in Vreden</w:instrText>
            </w:r>
            <w:r w:rsidRPr="00FD32B4">
              <w:rPr>
                <w:rFonts w:ascii="Arial" w:hAnsi="Arial" w:cs="Arial"/>
                <w:b/>
                <w:color w:val="000000"/>
                <w:sz w:val="22"/>
                <w:szCs w:val="22"/>
              </w:rPr>
              <w:fldChar w:fldCharType="end"/>
            </w:r>
            <w:r w:rsidRPr="00FD32B4">
              <w:rPr>
                <w:rFonts w:ascii="Arial" w:hAnsi="Arial" w:cs="Arial"/>
                <w:b/>
                <w:color w:val="000000"/>
                <w:sz w:val="22"/>
                <w:szCs w:val="22"/>
              </w:rPr>
              <w:instrText xml:space="preserve"> </w:instrText>
            </w:r>
            <w:r w:rsidRPr="00FD32B4">
              <w:rPr>
                <w:rFonts w:ascii="Arial" w:hAnsi="Arial" w:cs="Arial"/>
                <w:b/>
                <w:color w:val="000000"/>
                <w:sz w:val="22"/>
                <w:szCs w:val="22"/>
              </w:rPr>
              <w:fldChar w:fldCharType="separate"/>
            </w:r>
            <w:bookmarkStart w:id="0" w:name="bm"/>
            <w:r w:rsidR="00194364">
              <w:rPr>
                <w:rFonts w:ascii="Arial" w:hAnsi="Arial" w:cs="Arial"/>
                <w:b/>
                <w:noProof/>
                <w:color w:val="000000"/>
              </w:rPr>
              <w:t>Radwegerneuerung entlang der K 19 AN 2 in Vreden</w:t>
            </w:r>
            <w:bookmarkEnd w:id="0"/>
            <w:r w:rsidRPr="00FD32B4">
              <w:rPr>
                <w:rFonts w:ascii="Arial" w:hAnsi="Arial" w:cs="Arial"/>
                <w:b/>
                <w:color w:val="000000"/>
                <w:sz w:val="22"/>
                <w:szCs w:val="22"/>
              </w:rPr>
              <w:fldChar w:fldCharType="end"/>
            </w:r>
          </w:p>
        </w:tc>
        <w:tc>
          <w:tcPr>
            <w:tcW w:w="582" w:type="dxa"/>
          </w:tcPr>
          <w:p w14:paraId="20267333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4378" w:type="dxa"/>
            <w:gridSpan w:val="2"/>
            <w:hideMark/>
          </w:tcPr>
          <w:p w14:paraId="7E1E21E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  <w:r w:rsidRPr="00FD32B4">
              <w:rPr>
                <w:rFonts w:ascii="Arial" w:hAnsi="Arial" w:cs="Arial"/>
                <w:color w:val="000000"/>
                <w:sz w:val="16"/>
              </w:rPr>
              <w:tab/>
              <w:t>(Ort)</w:t>
            </w:r>
            <w:r w:rsidRPr="00FD32B4">
              <w:rPr>
                <w:rFonts w:ascii="Arial" w:hAnsi="Arial" w:cs="Arial"/>
                <w:color w:val="000000"/>
                <w:sz w:val="16"/>
              </w:rPr>
              <w:tab/>
            </w:r>
            <w:r w:rsidRPr="00FD32B4">
              <w:rPr>
                <w:rFonts w:ascii="Arial" w:hAnsi="Arial" w:cs="Arial"/>
                <w:color w:val="000000"/>
                <w:sz w:val="16"/>
              </w:rPr>
              <w:tab/>
            </w:r>
            <w:r w:rsidRPr="00FD32B4">
              <w:rPr>
                <w:rFonts w:ascii="Arial" w:hAnsi="Arial" w:cs="Arial"/>
                <w:color w:val="000000"/>
                <w:sz w:val="16"/>
              </w:rPr>
              <w:tab/>
              <w:t>(Datum)</w:t>
            </w:r>
          </w:p>
        </w:tc>
      </w:tr>
      <w:tr w:rsidR="001D02BF" w:rsidRPr="00FD32B4" w14:paraId="2446DC9C" w14:textId="77777777" w:rsidTr="00C0341E">
        <w:tc>
          <w:tcPr>
            <w:tcW w:w="447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0BD7C379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582" w:type="dxa"/>
          </w:tcPr>
          <w:p w14:paraId="6F72B665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1108" w:type="dxa"/>
          </w:tcPr>
          <w:p w14:paraId="1ECC3EC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270" w:type="dxa"/>
          </w:tcPr>
          <w:p w14:paraId="1C91E690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4D960180" w14:textId="77777777" w:rsidTr="00C0341E">
        <w:tc>
          <w:tcPr>
            <w:tcW w:w="447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D8A0C49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582" w:type="dxa"/>
          </w:tcPr>
          <w:p w14:paraId="44062E87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1108" w:type="dxa"/>
          </w:tcPr>
          <w:p w14:paraId="3C33BAFF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270" w:type="dxa"/>
          </w:tcPr>
          <w:p w14:paraId="2799AD31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3FD05C52" w14:textId="77777777" w:rsidTr="00C0341E">
        <w:tc>
          <w:tcPr>
            <w:tcW w:w="447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0EC45708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582" w:type="dxa"/>
          </w:tcPr>
          <w:p w14:paraId="1D4B84FB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1108" w:type="dxa"/>
          </w:tcPr>
          <w:p w14:paraId="75395810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270" w:type="dxa"/>
          </w:tcPr>
          <w:p w14:paraId="33F4579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42952C42" w14:textId="77777777" w:rsidTr="00C0341E">
        <w:tc>
          <w:tcPr>
            <w:tcW w:w="447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7729F4A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582" w:type="dxa"/>
          </w:tcPr>
          <w:p w14:paraId="4355AA2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1108" w:type="dxa"/>
          </w:tcPr>
          <w:p w14:paraId="486CA26F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270" w:type="dxa"/>
          </w:tcPr>
          <w:p w14:paraId="0AA04C20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26FFD16F" w14:textId="77777777" w:rsidTr="00C0341E">
        <w:tc>
          <w:tcPr>
            <w:tcW w:w="447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CFC880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582" w:type="dxa"/>
          </w:tcPr>
          <w:p w14:paraId="114BBF41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1108" w:type="dxa"/>
          </w:tcPr>
          <w:p w14:paraId="21F4D1B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270" w:type="dxa"/>
          </w:tcPr>
          <w:p w14:paraId="481D4C2A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16"/>
              </w:rPr>
            </w:pPr>
          </w:p>
        </w:tc>
      </w:tr>
      <w:tr w:rsidR="001D02BF" w:rsidRPr="00FD32B4" w14:paraId="0A69698D" w14:textId="77777777" w:rsidTr="00C0341E">
        <w:tc>
          <w:tcPr>
            <w:tcW w:w="4476" w:type="dxa"/>
          </w:tcPr>
          <w:p w14:paraId="3F125190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582" w:type="dxa"/>
          </w:tcPr>
          <w:p w14:paraId="3CCFCAAB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4378" w:type="dxa"/>
            <w:gridSpan w:val="2"/>
          </w:tcPr>
          <w:p w14:paraId="0A9ED54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279CFD13" w14:textId="77777777" w:rsidTr="00C0341E">
        <w:tc>
          <w:tcPr>
            <w:tcW w:w="4476" w:type="dxa"/>
            <w:hideMark/>
          </w:tcPr>
          <w:p w14:paraId="09030EC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  <w:r w:rsidRPr="00FD32B4">
              <w:rPr>
                <w:rFonts w:ascii="Arial" w:hAnsi="Arial" w:cs="Arial"/>
                <w:color w:val="000000"/>
              </w:rPr>
              <w:t>Kreis Borken</w:t>
            </w:r>
          </w:p>
        </w:tc>
        <w:tc>
          <w:tcPr>
            <w:tcW w:w="582" w:type="dxa"/>
          </w:tcPr>
          <w:p w14:paraId="5559D55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4378" w:type="dxa"/>
            <w:gridSpan w:val="2"/>
          </w:tcPr>
          <w:p w14:paraId="725AFCB1" w14:textId="77777777" w:rsidR="001D02BF" w:rsidRPr="00FD32B4" w:rsidRDefault="001D02BF" w:rsidP="00C0341E">
            <w:pPr>
              <w:jc w:val="both"/>
              <w:rPr>
                <w:rFonts w:ascii="Arial" w:hAnsi="Arial" w:cs="Arial"/>
                <w:b/>
                <w:color w:val="000000"/>
              </w:rPr>
            </w:pPr>
          </w:p>
        </w:tc>
      </w:tr>
      <w:tr w:rsidR="001D02BF" w:rsidRPr="00FD32B4" w14:paraId="5C6CEA8E" w14:textId="77777777" w:rsidTr="00C0341E">
        <w:tc>
          <w:tcPr>
            <w:tcW w:w="4476" w:type="dxa"/>
            <w:hideMark/>
          </w:tcPr>
          <w:p w14:paraId="4CA59599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  <w:r w:rsidRPr="00FD32B4">
              <w:rPr>
                <w:rFonts w:ascii="Arial" w:hAnsi="Arial" w:cs="Arial"/>
                <w:color w:val="000000"/>
              </w:rPr>
              <w:t>Kreisbetrieb 81</w:t>
            </w:r>
          </w:p>
          <w:p w14:paraId="0768E44E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  <w:r w:rsidRPr="00FD32B4">
              <w:rPr>
                <w:rFonts w:ascii="Arial" w:hAnsi="Arial" w:cs="Arial"/>
                <w:color w:val="000000"/>
              </w:rPr>
              <w:t>Straßenbau und Verkehrsplanung</w:t>
            </w:r>
          </w:p>
        </w:tc>
        <w:tc>
          <w:tcPr>
            <w:tcW w:w="582" w:type="dxa"/>
          </w:tcPr>
          <w:p w14:paraId="5E0B3005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4378" w:type="dxa"/>
            <w:gridSpan w:val="2"/>
          </w:tcPr>
          <w:p w14:paraId="6E3E05AF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3A32BBB3" w14:textId="77777777" w:rsidTr="00C0341E">
        <w:tc>
          <w:tcPr>
            <w:tcW w:w="4476" w:type="dxa"/>
            <w:hideMark/>
          </w:tcPr>
          <w:p w14:paraId="596F3DA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  <w:r w:rsidRPr="00FD32B4">
              <w:rPr>
                <w:rFonts w:ascii="Arial" w:hAnsi="Arial" w:cs="Arial"/>
                <w:color w:val="000000"/>
              </w:rPr>
              <w:t>Burloer Straße 93</w:t>
            </w:r>
          </w:p>
        </w:tc>
        <w:tc>
          <w:tcPr>
            <w:tcW w:w="582" w:type="dxa"/>
          </w:tcPr>
          <w:p w14:paraId="1B9CF10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4378" w:type="dxa"/>
            <w:gridSpan w:val="2"/>
          </w:tcPr>
          <w:p w14:paraId="6ED69C2F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4D83C3D7" w14:textId="77777777" w:rsidTr="00C0341E">
        <w:tc>
          <w:tcPr>
            <w:tcW w:w="4476" w:type="dxa"/>
          </w:tcPr>
          <w:p w14:paraId="475788F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582" w:type="dxa"/>
          </w:tcPr>
          <w:p w14:paraId="042F05EA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4378" w:type="dxa"/>
            <w:gridSpan w:val="2"/>
          </w:tcPr>
          <w:p w14:paraId="1B0297B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56CB3FFE" w14:textId="77777777" w:rsidTr="00C0341E">
        <w:tc>
          <w:tcPr>
            <w:tcW w:w="4476" w:type="dxa"/>
            <w:hideMark/>
          </w:tcPr>
          <w:p w14:paraId="52FCDFF4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  <w:r w:rsidRPr="00FD32B4">
              <w:rPr>
                <w:rFonts w:ascii="Arial" w:hAnsi="Arial" w:cs="Arial"/>
                <w:color w:val="000000"/>
              </w:rPr>
              <w:t>46325 Borken</w:t>
            </w:r>
          </w:p>
        </w:tc>
        <w:tc>
          <w:tcPr>
            <w:tcW w:w="582" w:type="dxa"/>
          </w:tcPr>
          <w:p w14:paraId="4A286D1B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4378" w:type="dxa"/>
            <w:gridSpan w:val="2"/>
          </w:tcPr>
          <w:p w14:paraId="0BEE7A01" w14:textId="77777777" w:rsidR="001D02BF" w:rsidRPr="00FD32B4" w:rsidRDefault="001D02BF" w:rsidP="00C0341E">
            <w:pPr>
              <w:jc w:val="both"/>
              <w:rPr>
                <w:rFonts w:ascii="Arial" w:hAnsi="Arial" w:cs="Arial"/>
                <w:b/>
                <w:color w:val="000000"/>
              </w:rPr>
            </w:pPr>
          </w:p>
        </w:tc>
      </w:tr>
    </w:tbl>
    <w:p w14:paraId="4E62E5FD" w14:textId="77777777" w:rsidR="001D02BF" w:rsidRPr="00FD32B4" w:rsidRDefault="001D02BF" w:rsidP="001D02BF">
      <w:pPr>
        <w:jc w:val="both"/>
        <w:rPr>
          <w:rFonts w:ascii="Arial" w:hAnsi="Arial" w:cs="Arial"/>
          <w:color w:val="000000"/>
          <w:sz w:val="16"/>
          <w:szCs w:val="16"/>
        </w:rPr>
      </w:pPr>
    </w:p>
    <w:p w14:paraId="431DF845" w14:textId="77777777" w:rsidR="001D02BF" w:rsidRPr="00FD32B4" w:rsidRDefault="001D02BF" w:rsidP="001D02BF">
      <w:pPr>
        <w:jc w:val="center"/>
        <w:rPr>
          <w:rFonts w:ascii="Arial" w:hAnsi="Arial" w:cs="Arial"/>
          <w:b/>
          <w:color w:val="000000"/>
          <w:sz w:val="40"/>
        </w:rPr>
      </w:pPr>
      <w:r w:rsidRPr="00FD32B4">
        <w:rPr>
          <w:rFonts w:ascii="Arial" w:hAnsi="Arial" w:cs="Arial"/>
          <w:b/>
          <w:color w:val="000000"/>
          <w:sz w:val="40"/>
        </w:rPr>
        <w:t>Mitteilung über die Bauleitung und Koordination</w:t>
      </w:r>
    </w:p>
    <w:p w14:paraId="6FCA5557" w14:textId="77777777" w:rsidR="001D02BF" w:rsidRPr="00FD32B4" w:rsidRDefault="001D02BF" w:rsidP="001D02BF">
      <w:pPr>
        <w:jc w:val="both"/>
        <w:rPr>
          <w:rFonts w:ascii="Arial" w:hAnsi="Arial" w:cs="Arial"/>
          <w:color w:val="000000"/>
          <w:sz w:val="16"/>
          <w:szCs w:val="16"/>
        </w:rPr>
      </w:pPr>
    </w:p>
    <w:p w14:paraId="4038E87C" w14:textId="77777777" w:rsidR="001D02BF" w:rsidRPr="00FD32B4" w:rsidRDefault="001D02BF" w:rsidP="001D02BF">
      <w:pPr>
        <w:jc w:val="both"/>
        <w:rPr>
          <w:rFonts w:ascii="Arial" w:hAnsi="Arial" w:cs="Arial"/>
          <w:color w:val="000000"/>
        </w:rPr>
      </w:pPr>
      <w:r w:rsidRPr="00FD32B4">
        <w:rPr>
          <w:rFonts w:ascii="Arial" w:hAnsi="Arial" w:cs="Arial"/>
          <w:color w:val="000000"/>
        </w:rPr>
        <w:t>Bezeichnung der Bauleistung</w:t>
      </w:r>
    </w:p>
    <w:p w14:paraId="623BBCE1" w14:textId="77777777" w:rsidR="001D02BF" w:rsidRPr="00FD32B4" w:rsidRDefault="001D02BF" w:rsidP="001D02BF">
      <w:pPr>
        <w:jc w:val="both"/>
        <w:rPr>
          <w:rFonts w:ascii="Arial" w:hAnsi="Arial" w:cs="Arial"/>
          <w:color w:val="000000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355"/>
      </w:tblGrid>
      <w:tr w:rsidR="001D02BF" w:rsidRPr="00FD32B4" w14:paraId="651AD35B" w14:textId="77777777" w:rsidTr="00C0341E">
        <w:tc>
          <w:tcPr>
            <w:tcW w:w="9355" w:type="dxa"/>
            <w:tcBorders>
              <w:top w:val="nil"/>
              <w:left w:val="nil"/>
              <w:bottom w:val="dotted" w:sz="4" w:space="0" w:color="auto"/>
              <w:right w:val="nil"/>
            </w:tcBorders>
            <w:hideMark/>
          </w:tcPr>
          <w:p w14:paraId="28C9E9CB" w14:textId="77777777" w:rsidR="001D02BF" w:rsidRPr="00FD32B4" w:rsidRDefault="00CC088B" w:rsidP="00C0341E">
            <w:pPr>
              <w:jc w:val="both"/>
              <w:rPr>
                <w:rFonts w:ascii="Arial" w:hAnsi="Arial" w:cs="Arial"/>
                <w:b/>
                <w:color w:val="000000"/>
              </w:rPr>
            </w:pPr>
            <w:r w:rsidRPr="00FD32B4">
              <w:rPr>
                <w:rFonts w:ascii="Arial" w:hAnsi="Arial" w:cs="Arial"/>
                <w:b/>
                <w:color w:val="000000"/>
              </w:rPr>
              <w:fldChar w:fldCharType="begin"/>
            </w:r>
            <w:r w:rsidRPr="00FD32B4">
              <w:rPr>
                <w:rFonts w:ascii="Arial" w:hAnsi="Arial" w:cs="Arial"/>
                <w:b/>
                <w:color w:val="000000"/>
              </w:rPr>
              <w:instrText xml:space="preserve"> ref bm \* MERGEFORMAT </w:instrText>
            </w:r>
            <w:r w:rsidRPr="00FD32B4">
              <w:rPr>
                <w:rFonts w:ascii="Arial" w:hAnsi="Arial" w:cs="Arial"/>
                <w:b/>
                <w:color w:val="000000"/>
              </w:rPr>
              <w:fldChar w:fldCharType="separate"/>
            </w:r>
            <w:r w:rsidR="00194364" w:rsidRPr="00194364">
              <w:rPr>
                <w:rFonts w:ascii="Arial" w:hAnsi="Arial" w:cs="Arial"/>
                <w:b/>
                <w:bCs/>
                <w:color w:val="000000"/>
              </w:rPr>
              <w:t xml:space="preserve">Radwegerneuerung entlang der </w:t>
            </w:r>
            <w:r w:rsidR="00194364">
              <w:rPr>
                <w:rFonts w:ascii="Arial" w:hAnsi="Arial" w:cs="Arial"/>
                <w:b/>
                <w:noProof/>
                <w:color w:val="000000"/>
              </w:rPr>
              <w:t>K 19 AN 2 in Vreden</w:t>
            </w:r>
            <w:r w:rsidRPr="00FD32B4">
              <w:rPr>
                <w:rFonts w:ascii="Arial" w:hAnsi="Arial" w:cs="Arial"/>
                <w:b/>
                <w:noProof/>
                <w:color w:val="000000"/>
              </w:rPr>
              <w:fldChar w:fldCharType="end"/>
            </w:r>
          </w:p>
        </w:tc>
      </w:tr>
      <w:tr w:rsidR="001D02BF" w:rsidRPr="00FD32B4" w14:paraId="01CD408C" w14:textId="77777777" w:rsidTr="00C0341E">
        <w:tc>
          <w:tcPr>
            <w:tcW w:w="9355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512B3641" w14:textId="77777777" w:rsidR="001D02BF" w:rsidRPr="00FD32B4" w:rsidRDefault="001D02BF" w:rsidP="00C0341E">
            <w:pPr>
              <w:jc w:val="both"/>
              <w:rPr>
                <w:rFonts w:ascii="Arial" w:hAnsi="Arial" w:cs="Arial"/>
                <w:b/>
                <w:color w:val="000000"/>
              </w:rPr>
            </w:pPr>
          </w:p>
        </w:tc>
      </w:tr>
      <w:tr w:rsidR="001D02BF" w:rsidRPr="00FD32B4" w14:paraId="26AB60C6" w14:textId="77777777" w:rsidTr="00C0341E">
        <w:tc>
          <w:tcPr>
            <w:tcW w:w="9355" w:type="dxa"/>
          </w:tcPr>
          <w:p w14:paraId="3A31E1A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4A4D994F" w14:textId="77777777" w:rsidTr="00C0341E">
        <w:tc>
          <w:tcPr>
            <w:tcW w:w="9355" w:type="dxa"/>
            <w:hideMark/>
          </w:tcPr>
          <w:p w14:paraId="17AC5BE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 xml:space="preserve">Ihr Zuschlagsschreiben vom </w:t>
            </w:r>
            <w:r w:rsidRPr="00FD32B4">
              <w:rPr>
                <w:rFonts w:ascii="Arial" w:hAnsi="Arial" w:cs="Arial"/>
                <w:b/>
                <w:color w:val="000000"/>
                <w:sz w:val="20"/>
                <w:szCs w:val="20"/>
              </w:rPr>
              <w:t>................................................................................</w:t>
            </w:r>
          </w:p>
        </w:tc>
      </w:tr>
    </w:tbl>
    <w:p w14:paraId="1DFF4BFC" w14:textId="77777777" w:rsidR="001D02BF" w:rsidRPr="00FD32B4" w:rsidRDefault="001D02BF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6612C5AE" w14:textId="77777777" w:rsidR="001D02BF" w:rsidRPr="00FD32B4" w:rsidRDefault="001D02BF" w:rsidP="001D02BF">
      <w:pPr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FD32B4">
        <w:rPr>
          <w:rFonts w:ascii="Arial" w:hAnsi="Arial" w:cs="Arial"/>
          <w:b/>
          <w:color w:val="000000"/>
          <w:sz w:val="20"/>
          <w:szCs w:val="20"/>
        </w:rPr>
        <w:t>Für die oben aufgeführte Bauleistung werden von mir folgende Personen für die von Ihnen bezeichneten Funktionen benannt:</w:t>
      </w:r>
    </w:p>
    <w:p w14:paraId="79369AD2" w14:textId="77777777" w:rsidR="001D02BF" w:rsidRPr="00FD32B4" w:rsidRDefault="001D02BF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0"/>
        <w:gridCol w:w="921"/>
        <w:gridCol w:w="3164"/>
        <w:gridCol w:w="377"/>
        <w:gridCol w:w="939"/>
        <w:gridCol w:w="3795"/>
      </w:tblGrid>
      <w:tr w:rsidR="001D02BF" w:rsidRPr="00FD32B4" w14:paraId="39ECE775" w14:textId="77777777" w:rsidTr="00C0341E">
        <w:sdt>
          <w:sdtPr>
            <w:rPr>
              <w:rFonts w:ascii="Arial" w:hAnsi="Arial" w:cs="Arial"/>
              <w:color w:val="000000"/>
              <w:sz w:val="20"/>
              <w:szCs w:val="20"/>
            </w:rPr>
            <w:id w:val="124282064"/>
            <w14:checkbox>
              <w14:checked w14:val="0"/>
              <w14:checkedState w14:val="2612" w14:font="Yu Gothic UI"/>
              <w14:uncheckedState w14:val="2610" w14:font="Yu Gothic UI"/>
            </w14:checkbox>
          </w:sdtPr>
          <w:sdtEndPr/>
          <w:sdtContent>
            <w:tc>
              <w:tcPr>
                <w:tcW w:w="599" w:type="dxa"/>
                <w:hideMark/>
              </w:tcPr>
              <w:p w14:paraId="3EDE58BC" w14:textId="77777777" w:rsidR="001D02BF" w:rsidRPr="00FD32B4" w:rsidRDefault="001D02BF" w:rsidP="00C0341E">
                <w:pPr>
                  <w:jc w:val="both"/>
                  <w:rPr>
                    <w:rFonts w:ascii="Arial" w:hAnsi="Arial" w:cs="Arial"/>
                    <w:color w:val="000000"/>
                    <w:sz w:val="20"/>
                    <w:szCs w:val="20"/>
                  </w:rPr>
                </w:pPr>
                <w:r w:rsidRPr="00FD32B4">
                  <w:rPr>
                    <w:rFonts w:ascii="Arial" w:eastAsia="MS Gothic" w:hAnsi="Arial" w:cs="Arial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9362" w:type="dxa"/>
            <w:gridSpan w:val="5"/>
            <w:hideMark/>
          </w:tcPr>
          <w:p w14:paraId="72FEF43E" w14:textId="77777777" w:rsidR="001D02BF" w:rsidRPr="00FD32B4" w:rsidRDefault="001D02BF" w:rsidP="00C0341E">
            <w:pPr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b/>
                <w:color w:val="000000"/>
                <w:sz w:val="20"/>
                <w:szCs w:val="20"/>
              </w:rPr>
              <w:t>Bauleitung:</w:t>
            </w:r>
          </w:p>
        </w:tc>
      </w:tr>
      <w:tr w:rsidR="001D02BF" w:rsidRPr="00FD32B4" w14:paraId="3338EF43" w14:textId="77777777" w:rsidTr="00C0341E">
        <w:tc>
          <w:tcPr>
            <w:tcW w:w="9961" w:type="dxa"/>
            <w:gridSpan w:val="6"/>
            <w:hideMark/>
          </w:tcPr>
          <w:p w14:paraId="507853F0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Für die Leitung der Ausführung des Bauauftrages wird von mir benannt:</w:t>
            </w:r>
          </w:p>
        </w:tc>
      </w:tr>
      <w:tr w:rsidR="001D02BF" w:rsidRPr="00FD32B4" w14:paraId="25101EDD" w14:textId="77777777" w:rsidTr="00C0341E">
        <w:tc>
          <w:tcPr>
            <w:tcW w:w="1536" w:type="dxa"/>
            <w:gridSpan w:val="2"/>
            <w:hideMark/>
          </w:tcPr>
          <w:p w14:paraId="2A3FA559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Firma:</w:t>
            </w:r>
          </w:p>
        </w:tc>
        <w:tc>
          <w:tcPr>
            <w:tcW w:w="3250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66B71029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17F3E404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027F2F3F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Name:</w:t>
            </w:r>
          </w:p>
        </w:tc>
        <w:tc>
          <w:tcPr>
            <w:tcW w:w="3899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6444236E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0BC349F9" w14:textId="77777777" w:rsidTr="00C0341E">
        <w:tc>
          <w:tcPr>
            <w:tcW w:w="1536" w:type="dxa"/>
            <w:gridSpan w:val="2"/>
          </w:tcPr>
          <w:p w14:paraId="767CBDFA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A911AC7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1BBD20FB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41A70B1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E-Mail: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062076A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4CF09558" w14:textId="77777777" w:rsidTr="00C0341E">
        <w:tc>
          <w:tcPr>
            <w:tcW w:w="1536" w:type="dxa"/>
            <w:gridSpan w:val="2"/>
            <w:hideMark/>
          </w:tcPr>
          <w:p w14:paraId="5DF98E7A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Straße: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9DBC0ED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0E851F70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2413CF4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7038420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4CD2E4AB" w14:textId="77777777" w:rsidTr="00C0341E">
        <w:tc>
          <w:tcPr>
            <w:tcW w:w="1536" w:type="dxa"/>
            <w:gridSpan w:val="2"/>
            <w:hideMark/>
          </w:tcPr>
          <w:p w14:paraId="449E2304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PLZ/Ort: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1B22653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2A74F7C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6452348E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Telefax: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0B7235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4EC57FA2" w14:textId="77777777" w:rsidTr="00C0341E">
        <w:tc>
          <w:tcPr>
            <w:tcW w:w="9961" w:type="dxa"/>
            <w:gridSpan w:val="6"/>
          </w:tcPr>
          <w:p w14:paraId="519B52D4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63404E95" w14:textId="77777777" w:rsidTr="00C0341E">
        <w:tc>
          <w:tcPr>
            <w:tcW w:w="9961" w:type="dxa"/>
            <w:gridSpan w:val="6"/>
            <w:hideMark/>
          </w:tcPr>
          <w:p w14:paraId="09BE43EB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und als Stellvertreter:</w:t>
            </w:r>
          </w:p>
        </w:tc>
      </w:tr>
      <w:tr w:rsidR="001D02BF" w:rsidRPr="00FD32B4" w14:paraId="701E60B1" w14:textId="77777777" w:rsidTr="00C0341E">
        <w:tc>
          <w:tcPr>
            <w:tcW w:w="1536" w:type="dxa"/>
            <w:gridSpan w:val="2"/>
            <w:hideMark/>
          </w:tcPr>
          <w:p w14:paraId="35139D85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Firma:</w:t>
            </w:r>
          </w:p>
        </w:tc>
        <w:tc>
          <w:tcPr>
            <w:tcW w:w="3250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4C8EC6AA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1C684F50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68B7649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Name:</w:t>
            </w:r>
          </w:p>
        </w:tc>
        <w:tc>
          <w:tcPr>
            <w:tcW w:w="3899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5E9AB4FE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38AD0E1F" w14:textId="77777777" w:rsidTr="00C0341E">
        <w:tc>
          <w:tcPr>
            <w:tcW w:w="1536" w:type="dxa"/>
            <w:gridSpan w:val="2"/>
          </w:tcPr>
          <w:p w14:paraId="5870602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A24DFAD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23A5DC3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2CFD36AB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E-Mail: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927030F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3D74990A" w14:textId="77777777" w:rsidTr="00C0341E">
        <w:tc>
          <w:tcPr>
            <w:tcW w:w="1536" w:type="dxa"/>
            <w:gridSpan w:val="2"/>
            <w:hideMark/>
          </w:tcPr>
          <w:p w14:paraId="62039387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Straße: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E3F7AD5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2458209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63E6E0D9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B4CD42D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1EA5C273" w14:textId="77777777" w:rsidTr="00C0341E">
        <w:tc>
          <w:tcPr>
            <w:tcW w:w="1536" w:type="dxa"/>
            <w:gridSpan w:val="2"/>
            <w:hideMark/>
          </w:tcPr>
          <w:p w14:paraId="3D1FF48B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PLZ/Ort: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DF53F28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1484A00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3EFBCC63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Telefax: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CDCD35F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58216E92" w14:textId="77777777" w:rsidR="00F1186D" w:rsidRPr="00FD32B4" w:rsidRDefault="00F1186D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159BCB1B" w14:textId="77777777" w:rsidR="007262FC" w:rsidRPr="00FD32B4" w:rsidRDefault="007262FC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9"/>
        <w:gridCol w:w="920"/>
        <w:gridCol w:w="3165"/>
        <w:gridCol w:w="379"/>
        <w:gridCol w:w="939"/>
        <w:gridCol w:w="3794"/>
      </w:tblGrid>
      <w:tr w:rsidR="00F1186D" w:rsidRPr="00FD32B4" w14:paraId="3C301EF7" w14:textId="77777777" w:rsidTr="00AD353D">
        <w:sdt>
          <w:sdtPr>
            <w:rPr>
              <w:rFonts w:ascii="Arial" w:hAnsi="Arial" w:cs="Arial"/>
              <w:color w:val="000000"/>
              <w:sz w:val="20"/>
              <w:szCs w:val="20"/>
            </w:rPr>
            <w:id w:val="461470186"/>
            <w14:checkbox>
              <w14:checked w14:val="0"/>
              <w14:checkedState w14:val="2612" w14:font="Yu Gothic UI"/>
              <w14:uncheckedState w14:val="2610" w14:font="Yu Gothic UI"/>
            </w14:checkbox>
          </w:sdtPr>
          <w:sdtEndPr/>
          <w:sdtContent>
            <w:tc>
              <w:tcPr>
                <w:tcW w:w="599" w:type="dxa"/>
                <w:hideMark/>
              </w:tcPr>
              <w:p w14:paraId="14CB8C26" w14:textId="77777777" w:rsidR="00F1186D" w:rsidRPr="00FD32B4" w:rsidRDefault="00F1186D" w:rsidP="00AD353D">
                <w:pPr>
                  <w:jc w:val="both"/>
                  <w:rPr>
                    <w:rFonts w:ascii="Arial" w:hAnsi="Arial" w:cs="Arial"/>
                    <w:color w:val="000000"/>
                    <w:sz w:val="20"/>
                    <w:szCs w:val="20"/>
                  </w:rPr>
                </w:pPr>
                <w:r w:rsidRPr="00FD32B4">
                  <w:rPr>
                    <w:rFonts w:ascii="Arial" w:eastAsia="MS Gothic" w:hAnsi="Arial" w:cs="Arial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9362" w:type="dxa"/>
            <w:gridSpan w:val="5"/>
            <w:hideMark/>
          </w:tcPr>
          <w:p w14:paraId="5FCC5044" w14:textId="77777777" w:rsidR="00F1186D" w:rsidRPr="00FD32B4" w:rsidRDefault="00F1186D" w:rsidP="00AD353D">
            <w:pPr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b/>
                <w:color w:val="000000"/>
                <w:sz w:val="20"/>
                <w:szCs w:val="20"/>
              </w:rPr>
              <w:t>Verantwortlicher für die Verkehrssicherung:</w:t>
            </w:r>
          </w:p>
        </w:tc>
      </w:tr>
      <w:tr w:rsidR="00F1186D" w:rsidRPr="00FD32B4" w14:paraId="0A216A90" w14:textId="77777777" w:rsidTr="00AD353D">
        <w:tc>
          <w:tcPr>
            <w:tcW w:w="9961" w:type="dxa"/>
            <w:gridSpan w:val="6"/>
            <w:hideMark/>
          </w:tcPr>
          <w:p w14:paraId="1D20B08A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Als Verantwortlicher für die Verkehrssicherung von Arbeitsstellen an Straßen wird von mir benannt:</w:t>
            </w:r>
          </w:p>
        </w:tc>
      </w:tr>
      <w:tr w:rsidR="00F1186D" w:rsidRPr="00FD32B4" w14:paraId="0B6CB3EB" w14:textId="77777777" w:rsidTr="00AD353D">
        <w:tc>
          <w:tcPr>
            <w:tcW w:w="1536" w:type="dxa"/>
            <w:gridSpan w:val="2"/>
            <w:hideMark/>
          </w:tcPr>
          <w:p w14:paraId="3F01D447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Firma:</w:t>
            </w:r>
          </w:p>
        </w:tc>
        <w:tc>
          <w:tcPr>
            <w:tcW w:w="3250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443989F3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6E6E072A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0E15D8F0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Name:</w:t>
            </w:r>
          </w:p>
        </w:tc>
        <w:tc>
          <w:tcPr>
            <w:tcW w:w="3899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77301A45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1186D" w:rsidRPr="00FD32B4" w14:paraId="448659C7" w14:textId="77777777" w:rsidTr="00AD353D">
        <w:tc>
          <w:tcPr>
            <w:tcW w:w="1536" w:type="dxa"/>
            <w:gridSpan w:val="2"/>
          </w:tcPr>
          <w:p w14:paraId="643EF2BE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DF361F3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5D019BF0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21C83F46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E-Mail: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A30284A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1186D" w:rsidRPr="00FD32B4" w14:paraId="32AE2286" w14:textId="77777777" w:rsidTr="00AD353D">
        <w:tc>
          <w:tcPr>
            <w:tcW w:w="1536" w:type="dxa"/>
            <w:gridSpan w:val="2"/>
            <w:hideMark/>
          </w:tcPr>
          <w:p w14:paraId="712EF84A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Straße: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1F81649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157BBB79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46D3D956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845A3EA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1186D" w:rsidRPr="00FD32B4" w14:paraId="6FCC67D3" w14:textId="77777777" w:rsidTr="00AD353D">
        <w:tc>
          <w:tcPr>
            <w:tcW w:w="1536" w:type="dxa"/>
            <w:gridSpan w:val="2"/>
            <w:hideMark/>
          </w:tcPr>
          <w:p w14:paraId="5D6F3257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PLZ/Ort: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DEB0E46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0D8F3EAB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4B63D22E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Telefax: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F83010E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1186D" w:rsidRPr="00FD32B4" w14:paraId="20D23A28" w14:textId="77777777" w:rsidTr="00AD353D">
        <w:tc>
          <w:tcPr>
            <w:tcW w:w="9961" w:type="dxa"/>
            <w:gridSpan w:val="6"/>
          </w:tcPr>
          <w:p w14:paraId="0FB7FF85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1186D" w:rsidRPr="00FD32B4" w14:paraId="771CB2C9" w14:textId="77777777" w:rsidTr="00AD353D">
        <w:tc>
          <w:tcPr>
            <w:tcW w:w="9961" w:type="dxa"/>
            <w:gridSpan w:val="6"/>
            <w:hideMark/>
          </w:tcPr>
          <w:p w14:paraId="3C0DC3C8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und als Stellvertreter:</w:t>
            </w:r>
          </w:p>
        </w:tc>
      </w:tr>
      <w:tr w:rsidR="00F1186D" w:rsidRPr="00FD32B4" w14:paraId="05A0878B" w14:textId="77777777" w:rsidTr="00AD353D">
        <w:tc>
          <w:tcPr>
            <w:tcW w:w="1536" w:type="dxa"/>
            <w:gridSpan w:val="2"/>
            <w:hideMark/>
          </w:tcPr>
          <w:p w14:paraId="2303AEC6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Firma:</w:t>
            </w:r>
          </w:p>
        </w:tc>
        <w:tc>
          <w:tcPr>
            <w:tcW w:w="3250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5F54AF2E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4ED15BF7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50C1EDEB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Name:</w:t>
            </w:r>
          </w:p>
        </w:tc>
        <w:tc>
          <w:tcPr>
            <w:tcW w:w="3899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3AD12C62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1186D" w:rsidRPr="00FD32B4" w14:paraId="7E3234CE" w14:textId="77777777" w:rsidTr="00AD353D">
        <w:tc>
          <w:tcPr>
            <w:tcW w:w="1536" w:type="dxa"/>
            <w:gridSpan w:val="2"/>
          </w:tcPr>
          <w:p w14:paraId="7A7C8E19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764548A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7F0BE48E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064C2528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E-Mail: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23A35E4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1186D" w:rsidRPr="00FD32B4" w14:paraId="2691BA90" w14:textId="77777777" w:rsidTr="00AD353D">
        <w:tc>
          <w:tcPr>
            <w:tcW w:w="1536" w:type="dxa"/>
            <w:gridSpan w:val="2"/>
            <w:hideMark/>
          </w:tcPr>
          <w:p w14:paraId="6720BFE4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Straße: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E6E6DCF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1D779231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0F301C2C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3B58A91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1186D" w:rsidRPr="00FD32B4" w14:paraId="4D4DA37A" w14:textId="77777777" w:rsidTr="00AD353D">
        <w:tc>
          <w:tcPr>
            <w:tcW w:w="1536" w:type="dxa"/>
            <w:gridSpan w:val="2"/>
            <w:hideMark/>
          </w:tcPr>
          <w:p w14:paraId="3FAEF0A4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PLZ/Ort: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552A49C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3E81D721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1626DA64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Telefax: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B94FA27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36855C28" w14:textId="77777777" w:rsidR="00F1186D" w:rsidRPr="00FD32B4" w:rsidRDefault="00F1186D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352D4665" w14:textId="77777777" w:rsidR="00F1186D" w:rsidRPr="00FD32B4" w:rsidRDefault="00F1186D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W w:w="9993" w:type="dxa"/>
        <w:tblBorders>
          <w:bottom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93"/>
      </w:tblGrid>
      <w:tr w:rsidR="007262FC" w:rsidRPr="00FD32B4" w14:paraId="01278984" w14:textId="77777777" w:rsidTr="00AD353D">
        <w:tc>
          <w:tcPr>
            <w:tcW w:w="9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4F25EB2" w14:textId="77777777" w:rsidR="007262FC" w:rsidRPr="00FD32B4" w:rsidRDefault="007262FC" w:rsidP="00AD353D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</w:tbl>
    <w:p w14:paraId="64D33EEE" w14:textId="77777777" w:rsidR="00F1186D" w:rsidRPr="00FD32B4" w:rsidRDefault="007262FC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  <w:r w:rsidRPr="00FD32B4">
        <w:rPr>
          <w:rFonts w:ascii="Arial" w:hAnsi="Arial" w:cs="Arial"/>
          <w:color w:val="000000"/>
          <w:sz w:val="16"/>
          <w:szCs w:val="16"/>
        </w:rPr>
        <w:t>Mitteilung Bauleitung u. Koordination     (Stand: 11/14)</w:t>
      </w:r>
    </w:p>
    <w:p w14:paraId="17221039" w14:textId="77777777" w:rsidR="00F1186D" w:rsidRPr="00FD32B4" w:rsidRDefault="00F1186D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10D51EE5" w14:textId="77777777" w:rsidR="00F1186D" w:rsidRPr="00FD32B4" w:rsidRDefault="00F1186D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5B0EF5E8" w14:textId="77777777" w:rsidR="007262FC" w:rsidRPr="00FD32B4" w:rsidRDefault="007262FC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9"/>
        <w:gridCol w:w="920"/>
        <w:gridCol w:w="3165"/>
        <w:gridCol w:w="378"/>
        <w:gridCol w:w="939"/>
        <w:gridCol w:w="3795"/>
      </w:tblGrid>
      <w:tr w:rsidR="007262FC" w:rsidRPr="00FD32B4" w14:paraId="2275675B" w14:textId="77777777" w:rsidTr="00AD353D">
        <w:sdt>
          <w:sdtPr>
            <w:rPr>
              <w:rFonts w:ascii="Arial" w:hAnsi="Arial" w:cs="Arial"/>
              <w:color w:val="000000"/>
              <w:sz w:val="20"/>
              <w:szCs w:val="20"/>
            </w:rPr>
            <w:id w:val="1124969355"/>
            <w14:checkbox>
              <w14:checked w14:val="0"/>
              <w14:checkedState w14:val="2612" w14:font="Yu Gothic UI"/>
              <w14:uncheckedState w14:val="2610" w14:font="Yu Gothic UI"/>
            </w14:checkbox>
          </w:sdtPr>
          <w:sdtEndPr/>
          <w:sdtContent>
            <w:tc>
              <w:tcPr>
                <w:tcW w:w="599" w:type="dxa"/>
                <w:hideMark/>
              </w:tcPr>
              <w:p w14:paraId="67FCA064" w14:textId="77777777" w:rsidR="007262FC" w:rsidRPr="00FD32B4" w:rsidRDefault="007262FC" w:rsidP="00AD353D">
                <w:pPr>
                  <w:jc w:val="both"/>
                  <w:rPr>
                    <w:rFonts w:ascii="Arial" w:hAnsi="Arial" w:cs="Arial"/>
                    <w:color w:val="000000"/>
                    <w:sz w:val="20"/>
                    <w:szCs w:val="20"/>
                  </w:rPr>
                </w:pPr>
                <w:r w:rsidRPr="00FD32B4">
                  <w:rPr>
                    <w:rFonts w:ascii="Arial" w:eastAsia="MS Gothic" w:hAnsi="Arial" w:cs="Arial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9362" w:type="dxa"/>
            <w:gridSpan w:val="5"/>
            <w:hideMark/>
          </w:tcPr>
          <w:p w14:paraId="61A217BC" w14:textId="77777777" w:rsidR="007262FC" w:rsidRPr="00FD32B4" w:rsidRDefault="007262FC" w:rsidP="00AD353D">
            <w:pPr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b/>
                <w:color w:val="000000"/>
                <w:sz w:val="20"/>
                <w:szCs w:val="20"/>
              </w:rPr>
              <w:t>Verantwortlicher Koordinator für die statische und konstruktive Bearbeitung:</w:t>
            </w:r>
          </w:p>
        </w:tc>
      </w:tr>
      <w:tr w:rsidR="007262FC" w:rsidRPr="00FD32B4" w14:paraId="75A5FD47" w14:textId="77777777" w:rsidTr="00AD353D">
        <w:tc>
          <w:tcPr>
            <w:tcW w:w="9961" w:type="dxa"/>
            <w:gridSpan w:val="6"/>
            <w:hideMark/>
          </w:tcPr>
          <w:p w14:paraId="0D0AE2A8" w14:textId="77777777" w:rsidR="007262FC" w:rsidRPr="00FD32B4" w:rsidRDefault="007262FC" w:rsidP="007262FC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Als Verantwortlicher Koordinator für die statische und konstruktive Bearbeitung (ZTV-ING Teil 1) wird von mir benannt:</w:t>
            </w:r>
          </w:p>
        </w:tc>
      </w:tr>
      <w:tr w:rsidR="007262FC" w:rsidRPr="00FD32B4" w14:paraId="16090C3B" w14:textId="77777777" w:rsidTr="00AD353D">
        <w:tc>
          <w:tcPr>
            <w:tcW w:w="1536" w:type="dxa"/>
            <w:gridSpan w:val="2"/>
            <w:hideMark/>
          </w:tcPr>
          <w:p w14:paraId="7BF27A1C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Firma:</w:t>
            </w:r>
          </w:p>
        </w:tc>
        <w:tc>
          <w:tcPr>
            <w:tcW w:w="3250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204384FA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59512796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19688B3F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Name:</w:t>
            </w:r>
          </w:p>
        </w:tc>
        <w:tc>
          <w:tcPr>
            <w:tcW w:w="3899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5AB2BCFD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262FC" w:rsidRPr="00FD32B4" w14:paraId="4C0AEB24" w14:textId="77777777" w:rsidTr="00AD353D">
        <w:tc>
          <w:tcPr>
            <w:tcW w:w="1536" w:type="dxa"/>
            <w:gridSpan w:val="2"/>
          </w:tcPr>
          <w:p w14:paraId="7426F07F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4E539C4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38E5D0F9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638E9FD8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E-Mail: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19714EE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262FC" w:rsidRPr="00FD32B4" w14:paraId="58512FA9" w14:textId="77777777" w:rsidTr="00AD353D">
        <w:tc>
          <w:tcPr>
            <w:tcW w:w="1536" w:type="dxa"/>
            <w:gridSpan w:val="2"/>
            <w:hideMark/>
          </w:tcPr>
          <w:p w14:paraId="59EBA782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Straße: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086017D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6FF3FB63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7E000324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18577C8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262FC" w:rsidRPr="00FD32B4" w14:paraId="1AA5D03C" w14:textId="77777777" w:rsidTr="00AD353D">
        <w:tc>
          <w:tcPr>
            <w:tcW w:w="1536" w:type="dxa"/>
            <w:gridSpan w:val="2"/>
            <w:hideMark/>
          </w:tcPr>
          <w:p w14:paraId="3D9E57D6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PLZ/Ort: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E9C86BA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55E9938B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7CCE0CA4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Telefax: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7C7E4EB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262FC" w:rsidRPr="00FD32B4" w14:paraId="309490E3" w14:textId="77777777" w:rsidTr="00AD353D">
        <w:tc>
          <w:tcPr>
            <w:tcW w:w="9961" w:type="dxa"/>
            <w:gridSpan w:val="6"/>
          </w:tcPr>
          <w:p w14:paraId="66323E80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4E872CE1" w14:textId="77777777" w:rsidR="00F1186D" w:rsidRPr="00FD32B4" w:rsidRDefault="00F1186D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32D19A77" w14:textId="77777777" w:rsidR="007262FC" w:rsidRPr="00FD32B4" w:rsidRDefault="007262FC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9"/>
        <w:gridCol w:w="920"/>
        <w:gridCol w:w="3165"/>
        <w:gridCol w:w="378"/>
        <w:gridCol w:w="939"/>
        <w:gridCol w:w="3795"/>
      </w:tblGrid>
      <w:tr w:rsidR="007262FC" w:rsidRPr="00FD32B4" w14:paraId="6322825D" w14:textId="77777777" w:rsidTr="00AD353D">
        <w:sdt>
          <w:sdtPr>
            <w:rPr>
              <w:rFonts w:ascii="Arial" w:hAnsi="Arial" w:cs="Arial"/>
              <w:color w:val="000000"/>
              <w:sz w:val="20"/>
              <w:szCs w:val="20"/>
            </w:rPr>
            <w:id w:val="-1045750439"/>
            <w14:checkbox>
              <w14:checked w14:val="0"/>
              <w14:checkedState w14:val="2612" w14:font="Yu Gothic UI"/>
              <w14:uncheckedState w14:val="2610" w14:font="Yu Gothic UI"/>
            </w14:checkbox>
          </w:sdtPr>
          <w:sdtEndPr/>
          <w:sdtContent>
            <w:tc>
              <w:tcPr>
                <w:tcW w:w="599" w:type="dxa"/>
                <w:hideMark/>
              </w:tcPr>
              <w:p w14:paraId="2E1FA232" w14:textId="77777777" w:rsidR="007262FC" w:rsidRPr="00FD32B4" w:rsidRDefault="007262FC" w:rsidP="00AD353D">
                <w:pPr>
                  <w:jc w:val="both"/>
                  <w:rPr>
                    <w:rFonts w:ascii="Arial" w:hAnsi="Arial" w:cs="Arial"/>
                    <w:color w:val="000000"/>
                    <w:sz w:val="20"/>
                    <w:szCs w:val="20"/>
                  </w:rPr>
                </w:pPr>
                <w:r w:rsidRPr="00FD32B4">
                  <w:rPr>
                    <w:rFonts w:ascii="Arial" w:eastAsia="MS Gothic" w:hAnsi="Arial" w:cs="Arial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9362" w:type="dxa"/>
            <w:gridSpan w:val="5"/>
            <w:hideMark/>
          </w:tcPr>
          <w:p w14:paraId="0E9E1F46" w14:textId="77777777" w:rsidR="007262FC" w:rsidRPr="00FD32B4" w:rsidRDefault="007262FC" w:rsidP="007262FC">
            <w:pPr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b/>
                <w:color w:val="000000"/>
                <w:sz w:val="20"/>
                <w:szCs w:val="20"/>
              </w:rPr>
              <w:t>Verantwortlicher technischer Koordinator für Traggerüste:</w:t>
            </w:r>
          </w:p>
        </w:tc>
      </w:tr>
      <w:tr w:rsidR="007262FC" w:rsidRPr="00FD32B4" w14:paraId="40A1AAEE" w14:textId="77777777" w:rsidTr="00AD353D">
        <w:tc>
          <w:tcPr>
            <w:tcW w:w="9961" w:type="dxa"/>
            <w:gridSpan w:val="6"/>
            <w:hideMark/>
          </w:tcPr>
          <w:p w14:paraId="3DF023FE" w14:textId="77777777" w:rsidR="007262FC" w:rsidRPr="00FD32B4" w:rsidRDefault="007262FC" w:rsidP="007262FC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Als verantwortlicher technischer Koordinator für Traggerüste nach DIN 4421 sowie Arbeits- und Schutzgerüste nach DIN 4420 wird von mir benannt:</w:t>
            </w:r>
          </w:p>
        </w:tc>
      </w:tr>
      <w:tr w:rsidR="007262FC" w:rsidRPr="00FD32B4" w14:paraId="1A32A850" w14:textId="77777777" w:rsidTr="00AD353D">
        <w:tc>
          <w:tcPr>
            <w:tcW w:w="1536" w:type="dxa"/>
            <w:gridSpan w:val="2"/>
            <w:hideMark/>
          </w:tcPr>
          <w:p w14:paraId="15273645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Firma:</w:t>
            </w:r>
          </w:p>
        </w:tc>
        <w:tc>
          <w:tcPr>
            <w:tcW w:w="3250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1C59A553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362813BB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3A89B7B6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Name:</w:t>
            </w:r>
          </w:p>
        </w:tc>
        <w:tc>
          <w:tcPr>
            <w:tcW w:w="3899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5059A598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262FC" w:rsidRPr="00FD32B4" w14:paraId="6093D379" w14:textId="77777777" w:rsidTr="00AD353D">
        <w:tc>
          <w:tcPr>
            <w:tcW w:w="1536" w:type="dxa"/>
            <w:gridSpan w:val="2"/>
          </w:tcPr>
          <w:p w14:paraId="246FD4B7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140272D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452BDA1D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3E5B729C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E-Mail: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548AFF9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262FC" w:rsidRPr="00FD32B4" w14:paraId="5C887263" w14:textId="77777777" w:rsidTr="00AD353D">
        <w:tc>
          <w:tcPr>
            <w:tcW w:w="1536" w:type="dxa"/>
            <w:gridSpan w:val="2"/>
            <w:hideMark/>
          </w:tcPr>
          <w:p w14:paraId="2224B801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Straße: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5B3B92E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0AD40A1B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039472F9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10B60AB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262FC" w:rsidRPr="00FD32B4" w14:paraId="4997529D" w14:textId="77777777" w:rsidTr="00AD353D">
        <w:tc>
          <w:tcPr>
            <w:tcW w:w="1536" w:type="dxa"/>
            <w:gridSpan w:val="2"/>
            <w:hideMark/>
          </w:tcPr>
          <w:p w14:paraId="799919F3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PLZ/Ort: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1858541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7A55B965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45B64D08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Telefax: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DB5FC27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262FC" w:rsidRPr="00FD32B4" w14:paraId="0983361F" w14:textId="77777777" w:rsidTr="00AD353D">
        <w:tc>
          <w:tcPr>
            <w:tcW w:w="9961" w:type="dxa"/>
            <w:gridSpan w:val="6"/>
          </w:tcPr>
          <w:p w14:paraId="4D4920FC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09BFFD2F" w14:textId="77777777" w:rsidR="007262FC" w:rsidRPr="00FD32B4" w:rsidRDefault="007262FC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2560B736" w14:textId="77777777" w:rsidR="00F1186D" w:rsidRPr="00FD32B4" w:rsidRDefault="00F1186D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7"/>
        <w:gridCol w:w="919"/>
        <w:gridCol w:w="3169"/>
        <w:gridCol w:w="382"/>
        <w:gridCol w:w="939"/>
        <w:gridCol w:w="3790"/>
      </w:tblGrid>
      <w:tr w:rsidR="001D02BF" w:rsidRPr="00FD32B4" w14:paraId="7A7B23BB" w14:textId="77777777" w:rsidTr="00C0341E">
        <w:sdt>
          <w:sdtPr>
            <w:rPr>
              <w:rFonts w:ascii="Arial" w:hAnsi="Arial" w:cs="Arial"/>
              <w:color w:val="000000"/>
              <w:sz w:val="20"/>
              <w:szCs w:val="20"/>
            </w:rPr>
            <w:id w:val="-908377278"/>
            <w14:checkbox>
              <w14:checked w14:val="0"/>
              <w14:checkedState w14:val="2612" w14:font="Yu Gothic UI"/>
              <w14:uncheckedState w14:val="2610" w14:font="Yu Gothic UI"/>
            </w14:checkbox>
          </w:sdtPr>
          <w:sdtEndPr/>
          <w:sdtContent>
            <w:tc>
              <w:tcPr>
                <w:tcW w:w="599" w:type="dxa"/>
                <w:hideMark/>
              </w:tcPr>
              <w:p w14:paraId="0A6162DE" w14:textId="77777777" w:rsidR="001D02BF" w:rsidRPr="00FD32B4" w:rsidRDefault="001D02BF" w:rsidP="00C0341E">
                <w:pPr>
                  <w:jc w:val="both"/>
                  <w:rPr>
                    <w:rFonts w:ascii="Arial" w:hAnsi="Arial" w:cs="Arial"/>
                    <w:color w:val="000000"/>
                    <w:sz w:val="20"/>
                    <w:szCs w:val="20"/>
                  </w:rPr>
                </w:pPr>
                <w:r w:rsidRPr="00FD32B4">
                  <w:rPr>
                    <w:rFonts w:ascii="Arial" w:eastAsia="MS Gothic" w:hAnsi="Arial" w:cs="Arial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9362" w:type="dxa"/>
            <w:gridSpan w:val="5"/>
            <w:hideMark/>
          </w:tcPr>
          <w:p w14:paraId="551AA6BA" w14:textId="77777777" w:rsidR="001D02BF" w:rsidRPr="00FD32B4" w:rsidRDefault="00F1186D" w:rsidP="00C0341E">
            <w:pPr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b/>
                <w:color w:val="000000"/>
                <w:sz w:val="20"/>
                <w:szCs w:val="20"/>
              </w:rPr>
              <w:t>Verantwortlicher Ansprechpartner für den Sicherheits- und Gesundheitsschutzkoordinator:</w:t>
            </w:r>
          </w:p>
        </w:tc>
      </w:tr>
      <w:tr w:rsidR="001D02BF" w:rsidRPr="00FD32B4" w14:paraId="3D353DFD" w14:textId="77777777" w:rsidTr="00C0341E">
        <w:tc>
          <w:tcPr>
            <w:tcW w:w="9961" w:type="dxa"/>
            <w:gridSpan w:val="6"/>
            <w:hideMark/>
          </w:tcPr>
          <w:p w14:paraId="6116A7EE" w14:textId="77777777" w:rsidR="001D02BF" w:rsidRPr="00FD32B4" w:rsidRDefault="007262FC" w:rsidP="007262FC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Als Verantwortlicher für den Sicherheits- und Gesundheitsschutzkoordinator gemäß Baustellenverordnung wird von mir benannt:</w:t>
            </w:r>
          </w:p>
        </w:tc>
      </w:tr>
      <w:tr w:rsidR="001D02BF" w:rsidRPr="00FD32B4" w14:paraId="0757550B" w14:textId="77777777" w:rsidTr="00C0341E">
        <w:tc>
          <w:tcPr>
            <w:tcW w:w="1536" w:type="dxa"/>
            <w:gridSpan w:val="2"/>
            <w:hideMark/>
          </w:tcPr>
          <w:p w14:paraId="3E97D54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Firma:</w:t>
            </w:r>
          </w:p>
        </w:tc>
        <w:tc>
          <w:tcPr>
            <w:tcW w:w="3250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61DE9BE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340FB7D9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5A0CCBE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Name:</w:t>
            </w:r>
          </w:p>
        </w:tc>
        <w:tc>
          <w:tcPr>
            <w:tcW w:w="3899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37F684F4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65CF9ECB" w14:textId="77777777" w:rsidTr="00C0341E">
        <w:tc>
          <w:tcPr>
            <w:tcW w:w="1536" w:type="dxa"/>
            <w:gridSpan w:val="2"/>
          </w:tcPr>
          <w:p w14:paraId="3C6636A7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84B6C3A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4083B274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1761EDA0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E-Mail: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2E5D2AB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4AEEBEA8" w14:textId="77777777" w:rsidTr="00C0341E">
        <w:tc>
          <w:tcPr>
            <w:tcW w:w="1536" w:type="dxa"/>
            <w:gridSpan w:val="2"/>
            <w:hideMark/>
          </w:tcPr>
          <w:p w14:paraId="690BC62F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Straße: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3BEDD4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4C3ADAD5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08E9FD84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3AF6628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07499951" w14:textId="77777777" w:rsidTr="00C0341E">
        <w:tc>
          <w:tcPr>
            <w:tcW w:w="1536" w:type="dxa"/>
            <w:gridSpan w:val="2"/>
            <w:hideMark/>
          </w:tcPr>
          <w:p w14:paraId="441520BA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PLZ/Ort: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9955669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7120E7FD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1670B9D7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Telefax: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D963A5A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58F0CC01" w14:textId="77777777" w:rsidTr="00C0341E">
        <w:tc>
          <w:tcPr>
            <w:tcW w:w="9961" w:type="dxa"/>
            <w:gridSpan w:val="6"/>
          </w:tcPr>
          <w:p w14:paraId="2D8B6D67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28CF160F" w14:textId="77777777" w:rsidR="007262FC" w:rsidRPr="00FD32B4" w:rsidRDefault="007262FC" w:rsidP="001D02BF">
      <w:pPr>
        <w:rPr>
          <w:rFonts w:ascii="Arial" w:hAnsi="Arial" w:cs="Arial"/>
          <w:color w:val="000000"/>
        </w:rPr>
      </w:pPr>
    </w:p>
    <w:p w14:paraId="2B8E132B" w14:textId="77777777" w:rsidR="007262FC" w:rsidRPr="00FD32B4" w:rsidRDefault="007262FC" w:rsidP="001D02BF">
      <w:pPr>
        <w:rPr>
          <w:rFonts w:ascii="Arial" w:hAnsi="Arial" w:cs="Arial"/>
          <w:color w:val="000000"/>
        </w:rPr>
      </w:pPr>
    </w:p>
    <w:tbl>
      <w:tblPr>
        <w:tblW w:w="9993" w:type="dxa"/>
        <w:tblBorders>
          <w:bottom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93"/>
      </w:tblGrid>
      <w:tr w:rsidR="001D02BF" w:rsidRPr="00FD32B4" w14:paraId="10ABB7FE" w14:textId="77777777" w:rsidTr="00C0341E">
        <w:tc>
          <w:tcPr>
            <w:tcW w:w="9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4822AAC" w14:textId="77777777" w:rsidR="001D02BF" w:rsidRPr="00FD32B4" w:rsidRDefault="001D02BF" w:rsidP="00C0341E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</w:tbl>
    <w:p w14:paraId="26BE44E5" w14:textId="77777777" w:rsidR="001D02BF" w:rsidRPr="00FD32B4" w:rsidRDefault="007262FC" w:rsidP="001D02BF">
      <w:pPr>
        <w:rPr>
          <w:rFonts w:ascii="Arial" w:hAnsi="Arial" w:cs="Arial"/>
          <w:color w:val="000000"/>
          <w:sz w:val="16"/>
          <w:szCs w:val="16"/>
        </w:rPr>
      </w:pPr>
      <w:r w:rsidRPr="00FD32B4">
        <w:rPr>
          <w:rFonts w:ascii="Arial" w:hAnsi="Arial" w:cs="Arial"/>
          <w:color w:val="000000"/>
          <w:sz w:val="16"/>
          <w:szCs w:val="16"/>
        </w:rPr>
        <w:t>Mitteilung Bauleitung u. Koordination     (</w:t>
      </w:r>
      <w:r w:rsidR="001D02BF" w:rsidRPr="00FD32B4">
        <w:rPr>
          <w:rFonts w:ascii="Arial" w:hAnsi="Arial" w:cs="Arial"/>
          <w:color w:val="000000"/>
          <w:sz w:val="16"/>
          <w:szCs w:val="16"/>
        </w:rPr>
        <w:t xml:space="preserve">Stand: </w:t>
      </w:r>
      <w:r w:rsidR="00F1186D" w:rsidRPr="00FD32B4">
        <w:rPr>
          <w:rFonts w:ascii="Arial" w:hAnsi="Arial" w:cs="Arial"/>
          <w:color w:val="000000"/>
          <w:sz w:val="16"/>
          <w:szCs w:val="16"/>
        </w:rPr>
        <w:t>11</w:t>
      </w:r>
      <w:r w:rsidR="001D02BF" w:rsidRPr="00FD32B4">
        <w:rPr>
          <w:rFonts w:ascii="Arial" w:hAnsi="Arial" w:cs="Arial"/>
          <w:color w:val="000000"/>
          <w:sz w:val="16"/>
          <w:szCs w:val="16"/>
        </w:rPr>
        <w:t>/1</w:t>
      </w:r>
      <w:r w:rsidR="00F1186D" w:rsidRPr="00FD32B4">
        <w:rPr>
          <w:rFonts w:ascii="Arial" w:hAnsi="Arial" w:cs="Arial"/>
          <w:color w:val="000000"/>
          <w:sz w:val="16"/>
          <w:szCs w:val="16"/>
        </w:rPr>
        <w:t>4</w:t>
      </w:r>
      <w:r w:rsidRPr="00FD32B4">
        <w:rPr>
          <w:rFonts w:ascii="Arial" w:hAnsi="Arial" w:cs="Arial"/>
          <w:color w:val="000000"/>
          <w:sz w:val="16"/>
          <w:szCs w:val="16"/>
        </w:rPr>
        <w:t>)</w:t>
      </w:r>
    </w:p>
    <w:p w14:paraId="6C65D2D1" w14:textId="77777777" w:rsidR="001D02BF" w:rsidRPr="00FD32B4" w:rsidRDefault="001D02BF">
      <w:pPr>
        <w:pStyle w:val="berschrift4"/>
        <w:rPr>
          <w:rFonts w:ascii="Arial" w:hAnsi="Arial" w:cs="Arial"/>
          <w:color w:val="000000"/>
          <w:sz w:val="30"/>
          <w:szCs w:val="30"/>
        </w:rPr>
        <w:sectPr w:rsidR="001D02BF" w:rsidRPr="00FD32B4" w:rsidSect="00F1186D">
          <w:footerReference w:type="even" r:id="rId8"/>
          <w:footerReference w:type="default" r:id="rId9"/>
          <w:footerReference w:type="first" r:id="rId10"/>
          <w:pgSz w:w="11906" w:h="16838" w:code="9"/>
          <w:pgMar w:top="993" w:right="1259" w:bottom="1247" w:left="851" w:header="709" w:footer="709" w:gutter="0"/>
          <w:paperSrc w:first="2" w:other="2"/>
          <w:cols w:space="708"/>
          <w:titlePg/>
          <w:docGrid w:linePitch="360"/>
        </w:sectPr>
      </w:pPr>
    </w:p>
    <w:p w14:paraId="19557CA9" w14:textId="77777777" w:rsidR="00305206" w:rsidRPr="00FD32B4" w:rsidRDefault="00305206" w:rsidP="002C3ABA">
      <w:pPr>
        <w:pStyle w:val="berschrift5"/>
        <w:rPr>
          <w:rFonts w:ascii="Arial" w:hAnsi="Arial" w:cs="Arial"/>
          <w:color w:val="000000"/>
        </w:rPr>
      </w:pPr>
    </w:p>
    <w:tbl>
      <w:tblPr>
        <w:tblW w:w="14813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02"/>
        <w:gridCol w:w="11611"/>
      </w:tblGrid>
      <w:tr w:rsidR="00305206" w:rsidRPr="00FD32B4" w14:paraId="246CA594" w14:textId="77777777" w:rsidTr="003D3EEA">
        <w:trPr>
          <w:trHeight w:val="30"/>
          <w:jc w:val="center"/>
        </w:trPr>
        <w:tc>
          <w:tcPr>
            <w:tcW w:w="14813" w:type="dxa"/>
            <w:gridSpan w:val="2"/>
          </w:tcPr>
          <w:p w14:paraId="7F9C260C" w14:textId="77777777" w:rsidR="00305206" w:rsidRPr="00FD32B4" w:rsidRDefault="00305206" w:rsidP="007553F3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FD32B4">
              <w:rPr>
                <w:rFonts w:ascii="Arial" w:hAnsi="Arial" w:cs="Arial"/>
                <w:b/>
                <w:smallCaps/>
                <w:color w:val="000000"/>
                <w:spacing w:val="60"/>
                <w:sz w:val="30"/>
                <w:szCs w:val="30"/>
              </w:rPr>
              <w:t>Übersichtskarte:</w:t>
            </w:r>
          </w:p>
        </w:tc>
      </w:tr>
      <w:tr w:rsidR="00305206" w:rsidRPr="00FD32B4" w14:paraId="4B1BA226" w14:textId="77777777" w:rsidTr="001A373C">
        <w:trPr>
          <w:trHeight w:val="98"/>
          <w:jc w:val="center"/>
        </w:trPr>
        <w:tc>
          <w:tcPr>
            <w:tcW w:w="3202" w:type="dxa"/>
          </w:tcPr>
          <w:p w14:paraId="7718E51F" w14:textId="77777777" w:rsidR="00305206" w:rsidRPr="00FD32B4" w:rsidRDefault="00305206" w:rsidP="007553F3">
            <w:pPr>
              <w:ind w:left="123" w:hanging="123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1611" w:type="dxa"/>
          </w:tcPr>
          <w:p w14:paraId="111AC59C" w14:textId="77777777" w:rsidR="00305206" w:rsidRPr="00FD32B4" w:rsidRDefault="00305206" w:rsidP="007553F3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305206" w:rsidRPr="00FD32B4" w14:paraId="49229D4E" w14:textId="77777777" w:rsidTr="003D3EEA">
        <w:trPr>
          <w:trHeight w:val="49"/>
          <w:jc w:val="center"/>
        </w:trPr>
        <w:tc>
          <w:tcPr>
            <w:tcW w:w="3202" w:type="dxa"/>
          </w:tcPr>
          <w:p w14:paraId="7E2879A5" w14:textId="77777777" w:rsidR="00305206" w:rsidRPr="00FD32B4" w:rsidRDefault="00305206" w:rsidP="007553F3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FD32B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Bezeichnung der Bauleistung:</w:t>
            </w:r>
          </w:p>
        </w:tc>
        <w:tc>
          <w:tcPr>
            <w:tcW w:w="11611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71CFBA15" w14:textId="77777777" w:rsidR="00305206" w:rsidRPr="00FD32B4" w:rsidRDefault="00EC1717" w:rsidP="007553F3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FD32B4">
              <w:rPr>
                <w:rFonts w:ascii="Arial" w:hAnsi="Arial" w:cs="Arial"/>
                <w:b/>
                <w:color w:val="000000"/>
              </w:rPr>
              <w:fldChar w:fldCharType="begin"/>
            </w:r>
            <w:r w:rsidRPr="00FD32B4">
              <w:rPr>
                <w:rFonts w:ascii="Arial" w:hAnsi="Arial" w:cs="Arial"/>
                <w:b/>
                <w:color w:val="000000"/>
              </w:rPr>
              <w:instrText xml:space="preserve"> ref bm \* MERGEFORMAT </w:instrText>
            </w:r>
            <w:r w:rsidRPr="00FD32B4">
              <w:rPr>
                <w:rFonts w:ascii="Arial" w:hAnsi="Arial" w:cs="Arial"/>
                <w:b/>
                <w:color w:val="000000"/>
              </w:rPr>
              <w:fldChar w:fldCharType="separate"/>
            </w:r>
            <w:r w:rsidR="00194364" w:rsidRPr="00194364">
              <w:rPr>
                <w:rFonts w:ascii="Arial" w:hAnsi="Arial" w:cs="Arial"/>
                <w:b/>
                <w:bCs/>
                <w:color w:val="000000"/>
              </w:rPr>
              <w:t xml:space="preserve">Radwegerneuerung entlang der </w:t>
            </w:r>
            <w:r w:rsidR="00194364">
              <w:rPr>
                <w:rFonts w:ascii="Arial" w:hAnsi="Arial" w:cs="Arial"/>
                <w:b/>
                <w:noProof/>
                <w:color w:val="000000"/>
              </w:rPr>
              <w:t>K 19 AN 2 in Vreden</w:t>
            </w:r>
            <w:r w:rsidRPr="00FD32B4">
              <w:rPr>
                <w:rFonts w:ascii="Arial" w:hAnsi="Arial" w:cs="Arial"/>
                <w:b/>
                <w:noProof/>
                <w:color w:val="000000"/>
              </w:rPr>
              <w:fldChar w:fldCharType="end"/>
            </w:r>
          </w:p>
        </w:tc>
      </w:tr>
      <w:tr w:rsidR="00305206" w:rsidRPr="00FD32B4" w14:paraId="42C7BCDF" w14:textId="77777777" w:rsidTr="001A373C">
        <w:trPr>
          <w:trHeight w:val="193"/>
          <w:jc w:val="center"/>
        </w:trPr>
        <w:tc>
          <w:tcPr>
            <w:tcW w:w="320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FF9A5E8" w14:textId="77777777" w:rsidR="00305206" w:rsidRPr="00FD32B4" w:rsidRDefault="00305206" w:rsidP="007553F3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1611" w:type="dxa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</w:tcPr>
          <w:p w14:paraId="375E96B0" w14:textId="77777777" w:rsidR="00305206" w:rsidRPr="00FD32B4" w:rsidRDefault="00305206" w:rsidP="007553F3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305206" w:rsidRPr="00FD32B4" w14:paraId="027EE3B0" w14:textId="77777777" w:rsidTr="007F11DE">
        <w:trPr>
          <w:trHeight w:hRule="exact" w:val="7335"/>
          <w:jc w:val="center"/>
        </w:trPr>
        <w:tc>
          <w:tcPr>
            <w:tcW w:w="14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5962D" w14:textId="69C8B530" w:rsidR="00305206" w:rsidRPr="00FD32B4" w:rsidRDefault="007F11DE" w:rsidP="001A373C">
            <w:pPr>
              <w:ind w:left="129" w:hanging="129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53DBF3B0" wp14:editId="23CB2C6B">
                      <wp:simplePos x="0" y="0"/>
                      <wp:positionH relativeFrom="column">
                        <wp:posOffset>2303145</wp:posOffset>
                      </wp:positionH>
                      <wp:positionV relativeFrom="paragraph">
                        <wp:posOffset>2643505</wp:posOffset>
                      </wp:positionV>
                      <wp:extent cx="1092200" cy="330200"/>
                      <wp:effectExtent l="38100" t="95250" r="31750" b="88900"/>
                      <wp:wrapNone/>
                      <wp:docPr id="18899891" name="Rechteck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490075">
                                <a:off x="0" y="0"/>
                                <a:ext cx="1092200" cy="3302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BB725C8" w14:textId="27181229" w:rsidR="007F11DE" w:rsidRDefault="007F11DE" w:rsidP="007F11DE">
                                  <w:pPr>
                                    <w:jc w:val="center"/>
                                  </w:pPr>
                                  <w:r>
                                    <w:t>Asphaltfläche</w:t>
                                  </w:r>
                                </w:p>
                                <w:p w14:paraId="258F2184" w14:textId="77777777" w:rsidR="007F11DE" w:rsidRDefault="007F11DE" w:rsidP="007F11DE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3DBF3B0" id="Rechteck 5" o:spid="_x0000_s1026" style="position:absolute;left:0;text-align:left;margin-left:181.35pt;margin-top:208.15pt;width:86pt;height:26pt;rotation:535293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" fillcolor="#4f81bd [3204]" strokecolor="#0a121c [484]" strokeweight="2pt">
                      <v:textbox>
                        <w:txbxContent>
                          <w:p w14:paraId="4BB725C8" w14:textId="27181229" w:rsidR="007F11DE" w:rsidRDefault="007F11DE" w:rsidP="007F11DE">
                            <w:pPr>
                              <w:jc w:val="center"/>
                            </w:pPr>
                            <w:r>
                              <w:t>Asphaltfläche</w:t>
                            </w:r>
                          </w:p>
                          <w:p w14:paraId="258F2184" w14:textId="77777777" w:rsidR="007F11DE" w:rsidRDefault="007F11DE" w:rsidP="007F11DE"/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1DC52E6" wp14:editId="2C841D57">
                      <wp:simplePos x="0" y="0"/>
                      <wp:positionH relativeFrom="column">
                        <wp:posOffset>6029292</wp:posOffset>
                      </wp:positionH>
                      <wp:positionV relativeFrom="paragraph">
                        <wp:posOffset>3235264</wp:posOffset>
                      </wp:positionV>
                      <wp:extent cx="1454150" cy="278020"/>
                      <wp:effectExtent l="38100" t="114300" r="31750" b="122555"/>
                      <wp:wrapNone/>
                      <wp:docPr id="503124134" name="Rechteck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467660">
                                <a:off x="0" y="0"/>
                                <a:ext cx="1454150" cy="27802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8803C9A" w14:textId="5AA1AD0C" w:rsidR="007F11DE" w:rsidRDefault="007F11DE" w:rsidP="007F11DE">
                                  <w:pPr>
                                    <w:jc w:val="center"/>
                                  </w:pPr>
                                  <w:r>
                                    <w:t>Pflasterfläche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1DC52E6" id="Rechteck 4" o:spid="_x0000_s1027" style="position:absolute;left:0;text-align:left;margin-left:474.75pt;margin-top:254.75pt;width:114.5pt;height:21.9pt;rotation:510809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" fillcolor="#4f81bd [3204]" strokecolor="#0a121c [484]" strokeweight="2pt">
                      <v:textbox>
                        <w:txbxContent>
                          <w:p w14:paraId="28803C9A" w14:textId="5AA1AD0C" w:rsidR="007F11DE" w:rsidRDefault="007F11DE" w:rsidP="007F11DE">
                            <w:pPr>
                              <w:jc w:val="center"/>
                            </w:pPr>
                            <w:r>
                              <w:t>Pflasterfläche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392295AC" wp14:editId="74388BBE">
                      <wp:simplePos x="0" y="0"/>
                      <wp:positionH relativeFrom="column">
                        <wp:posOffset>5452745</wp:posOffset>
                      </wp:positionH>
                      <wp:positionV relativeFrom="paragraph">
                        <wp:posOffset>2846705</wp:posOffset>
                      </wp:positionV>
                      <wp:extent cx="2374900" cy="355600"/>
                      <wp:effectExtent l="19050" t="19050" r="25400" b="25400"/>
                      <wp:wrapNone/>
                      <wp:docPr id="1068847399" name="Freihandform: Form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74900" cy="355600"/>
                              </a:xfrm>
                              <a:custGeom>
                                <a:avLst/>
                                <a:gdLst>
                                  <a:gd name="csX0" fmla="*/ 0 w 2374900"/>
                                  <a:gd name="csY0" fmla="*/ 0 h 355600"/>
                                  <a:gd name="csX1" fmla="*/ 469900 w 2374900"/>
                                  <a:gd name="csY1" fmla="*/ 88900 h 355600"/>
                                  <a:gd name="csX2" fmla="*/ 1174750 w 2374900"/>
                                  <a:gd name="csY2" fmla="*/ 171450 h 355600"/>
                                  <a:gd name="csX3" fmla="*/ 2374900 w 2374900"/>
                                  <a:gd name="csY3" fmla="*/ 355600 h 355600"/>
                                </a:gdLst>
                                <a:ahLst/>
                                <a:cxnLst>
                                  <a:cxn ang="0">
                                    <a:pos x="csX0" y="csY0"/>
                                  </a:cxn>
                                  <a:cxn ang="0">
                                    <a:pos x="csX1" y="csY1"/>
                                  </a:cxn>
                                  <a:cxn ang="0">
                                    <a:pos x="csX2" y="csY2"/>
                                  </a:cxn>
                                  <a:cxn ang="0">
                                    <a:pos x="csX3" y="csY3"/>
                                  </a:cxn>
                                </a:cxnLst>
                                <a:rect l="l" t="t" r="r" b="b"/>
                                <a:pathLst>
                                  <a:path w="2374900" h="355600">
                                    <a:moveTo>
                                      <a:pt x="0" y="0"/>
                                    </a:moveTo>
                                    <a:cubicBezTo>
                                      <a:pt x="137054" y="30162"/>
                                      <a:pt x="274109" y="60325"/>
                                      <a:pt x="469900" y="88900"/>
                                    </a:cubicBezTo>
                                    <a:cubicBezTo>
                                      <a:pt x="665691" y="117475"/>
                                      <a:pt x="857250" y="127000"/>
                                      <a:pt x="1174750" y="171450"/>
                                    </a:cubicBezTo>
                                    <a:cubicBezTo>
                                      <a:pt x="1492250" y="215900"/>
                                      <a:pt x="1933575" y="285750"/>
                                      <a:pt x="2374900" y="355600"/>
                                    </a:cubicBezTo>
                                  </a:path>
                                </a:pathLst>
                              </a:custGeom>
                              <a:noFill/>
                              <a:ln w="3492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07F7C3" id="Freihandform: Form 3" o:spid="_x0000_s1026" style="position:absolute;margin-left:429.35pt;margin-top:224.15pt;width:187pt;height:28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3749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" path="m,c137054,30162,274109,60325,469900,88900v195791,28575,387350,38100,704850,82550c1492250,215900,1933575,285750,2374900,355600e" filled="f" strokecolor="red" strokeweight="2.75pt">
                      <v:path arrowok="t" o:connecttype="custom" o:connectlocs="0,0;469900,88900;1174750,171450;2374900,355600" o:connectangles="0,0,0,0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AC27E35" wp14:editId="6C48F27F">
                      <wp:simplePos x="0" y="0"/>
                      <wp:positionH relativeFrom="column">
                        <wp:posOffset>677545</wp:posOffset>
                      </wp:positionH>
                      <wp:positionV relativeFrom="paragraph">
                        <wp:posOffset>2122805</wp:posOffset>
                      </wp:positionV>
                      <wp:extent cx="4737100" cy="717550"/>
                      <wp:effectExtent l="19050" t="19050" r="25400" b="25400"/>
                      <wp:wrapNone/>
                      <wp:docPr id="620677925" name="Freihandform: Form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737100" cy="717550"/>
                              </a:xfrm>
                              <a:custGeom>
                                <a:avLst/>
                                <a:gdLst>
                                  <a:gd name="csX0" fmla="*/ 0 w 4737100"/>
                                  <a:gd name="csY0" fmla="*/ 0 h 717550"/>
                                  <a:gd name="csX1" fmla="*/ 355600 w 4737100"/>
                                  <a:gd name="csY1" fmla="*/ 57150 h 717550"/>
                                  <a:gd name="csX2" fmla="*/ 965200 w 4737100"/>
                                  <a:gd name="csY2" fmla="*/ 177800 h 717550"/>
                                  <a:gd name="csX3" fmla="*/ 1816100 w 4737100"/>
                                  <a:gd name="csY3" fmla="*/ 292100 h 717550"/>
                                  <a:gd name="csX4" fmla="*/ 3117850 w 4737100"/>
                                  <a:gd name="csY4" fmla="*/ 463550 h 717550"/>
                                  <a:gd name="csX5" fmla="*/ 4013200 w 4737100"/>
                                  <a:gd name="csY5" fmla="*/ 609600 h 717550"/>
                                  <a:gd name="csX6" fmla="*/ 4737100 w 4737100"/>
                                  <a:gd name="csY6" fmla="*/ 717550 h 717550"/>
                                </a:gdLst>
                                <a:ahLst/>
                                <a:cxnLst>
                                  <a:cxn ang="0">
                                    <a:pos x="csX0" y="csY0"/>
                                  </a:cxn>
                                  <a:cxn ang="0">
                                    <a:pos x="csX1" y="csY1"/>
                                  </a:cxn>
                                  <a:cxn ang="0">
                                    <a:pos x="csX2" y="csY2"/>
                                  </a:cxn>
                                  <a:cxn ang="0">
                                    <a:pos x="csX3" y="csY3"/>
                                  </a:cxn>
                                  <a:cxn ang="0">
                                    <a:pos x="csX4" y="csY4"/>
                                  </a:cxn>
                                  <a:cxn ang="0">
                                    <a:pos x="csX5" y="csY5"/>
                                  </a:cxn>
                                  <a:cxn ang="0">
                                    <a:pos x="csX6" y="csY6"/>
                                  </a:cxn>
                                </a:cxnLst>
                                <a:rect l="l" t="t" r="r" b="b"/>
                                <a:pathLst>
                                  <a:path w="4737100" h="717550">
                                    <a:moveTo>
                                      <a:pt x="0" y="0"/>
                                    </a:moveTo>
                                    <a:lnTo>
                                      <a:pt x="355600" y="57150"/>
                                    </a:lnTo>
                                    <a:cubicBezTo>
                                      <a:pt x="516467" y="86783"/>
                                      <a:pt x="721783" y="138642"/>
                                      <a:pt x="965200" y="177800"/>
                                    </a:cubicBezTo>
                                    <a:cubicBezTo>
                                      <a:pt x="1208617" y="216958"/>
                                      <a:pt x="1816100" y="292100"/>
                                      <a:pt x="1816100" y="292100"/>
                                    </a:cubicBezTo>
                                    <a:lnTo>
                                      <a:pt x="3117850" y="463550"/>
                                    </a:lnTo>
                                    <a:cubicBezTo>
                                      <a:pt x="3484033" y="516467"/>
                                      <a:pt x="4013200" y="609600"/>
                                      <a:pt x="4013200" y="609600"/>
                                    </a:cubicBezTo>
                                    <a:lnTo>
                                      <a:pt x="4737100" y="717550"/>
                                    </a:lnTo>
                                  </a:path>
                                </a:pathLst>
                              </a:custGeom>
                              <a:noFill/>
                              <a:ln w="34925"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13BB7A" id="Freihandform: Form 2" o:spid="_x0000_s1026" style="position:absolute;margin-left:53.35pt;margin-top:167.15pt;width:373pt;height:56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737100,717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" path="m,l355600,57150v160867,29633,366183,81492,609600,120650c1208617,216958,1816100,292100,1816100,292100l3117850,463550v366183,52917,895350,146050,895350,146050l4737100,717550e" filled="f" strokecolor="#ffc000" strokeweight="2.75pt">
                      <v:path arrowok="t" o:connecttype="custom" o:connectlocs="0,0;355600,57150;965200,177800;1816100,292100;3117850,463550;4013200,609600;4737100,717550" o:connectangles="0,0,0,0,0,0,0"/>
                    </v:shape>
                  </w:pict>
                </mc:Fallback>
              </mc:AlternateContent>
            </w:r>
            <w:r w:rsidR="002C111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E5CB08D" wp14:editId="0B75120F">
                      <wp:simplePos x="0" y="0"/>
                      <wp:positionH relativeFrom="column">
                        <wp:posOffset>207645</wp:posOffset>
                      </wp:positionH>
                      <wp:positionV relativeFrom="paragraph">
                        <wp:posOffset>1090930</wp:posOffset>
                      </wp:positionV>
                      <wp:extent cx="485775" cy="180975"/>
                      <wp:effectExtent l="19050" t="19050" r="28575" b="28575"/>
                      <wp:wrapNone/>
                      <wp:docPr id="1889928457" name="Ellips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22750">
                                <a:off x="0" y="0"/>
                                <a:ext cx="485775" cy="18097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4A9D29E" id="Ellipse 1" o:spid="_x0000_s1026" style="position:absolute;margin-left:16.35pt;margin-top:85.9pt;width:38.25pt;height:14.25pt;rotation:570982fd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" filled="f" strokecolor="red" strokeweight="2pt"/>
                  </w:pict>
                </mc:Fallback>
              </mc:AlternateContent>
            </w:r>
            <w:r w:rsidR="00194364"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76C5D14B" wp14:editId="553206D2">
                  <wp:simplePos x="0" y="0"/>
                  <wp:positionH relativeFrom="column">
                    <wp:posOffset>7620</wp:posOffset>
                  </wp:positionH>
                  <wp:positionV relativeFrom="paragraph">
                    <wp:posOffset>5080</wp:posOffset>
                  </wp:positionV>
                  <wp:extent cx="3637466" cy="1924050"/>
                  <wp:effectExtent l="0" t="0" r="1270" b="0"/>
                  <wp:wrapNone/>
                  <wp:docPr id="518955753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955753" name="Grafik 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9131" cy="19249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4364">
              <w:rPr>
                <w:noProof/>
              </w:rPr>
              <w:drawing>
                <wp:anchor distT="0" distB="0" distL="114300" distR="114300" simplePos="0" relativeHeight="251661312" behindDoc="1" locked="0" layoutInCell="1" allowOverlap="1" wp14:anchorId="04EFFCCF" wp14:editId="17EDF91B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11430</wp:posOffset>
                  </wp:positionV>
                  <wp:extent cx="9317355" cy="4591685"/>
                  <wp:effectExtent l="0" t="0" r="0" b="0"/>
                  <wp:wrapNone/>
                  <wp:docPr id="87182006" name="Grafik 1" descr="Ein Bild, das Karte, Luftfotografie, Vogelperspektive, Städtebau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182006" name="Grafik 1" descr="Ein Bild, das Karte, Luftfotografie, Vogelperspektive, Städtebau enthält.&#10;&#10;KI-generierte Inhalte können fehlerhaft sein.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17355" cy="4591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D3EEA" w:rsidRPr="00FD32B4" w14:paraId="672394EF" w14:textId="77777777" w:rsidTr="001A373C">
        <w:trPr>
          <w:trHeight w:hRule="exact" w:val="426"/>
          <w:jc w:val="center"/>
        </w:trPr>
        <w:tc>
          <w:tcPr>
            <w:tcW w:w="14813" w:type="dxa"/>
            <w:gridSpan w:val="2"/>
            <w:tcBorders>
              <w:top w:val="single" w:sz="4" w:space="0" w:color="auto"/>
            </w:tcBorders>
          </w:tcPr>
          <w:p w14:paraId="58F19846" w14:textId="77777777" w:rsidR="001A373C" w:rsidRPr="00FD32B4" w:rsidRDefault="001A373C" w:rsidP="001A373C">
            <w:pPr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Basisk@rte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 Kreis Borken, Karte ist urheberrechtlich geschützt.</w:t>
            </w:r>
          </w:p>
          <w:p w14:paraId="476B9E42" w14:textId="77777777" w:rsidR="001A373C" w:rsidRPr="00FD32B4" w:rsidRDefault="001A373C" w:rsidP="001A373C">
            <w:pPr>
              <w:rPr>
                <w:rFonts w:ascii="Arial" w:hAnsi="Arial" w:cs="Arial"/>
                <w:color w:val="000000"/>
                <w:sz w:val="12"/>
                <w:szCs w:val="12"/>
              </w:rPr>
            </w:pPr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©Geobasisdaten </w:t>
            </w: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BezReg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 Köln/</w:t>
            </w: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GEObasis.nrw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; ©</w:t>
            </w: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GEObasis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 DE/BKG; ©EUA </w:t>
            </w: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Produced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using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 EU-DEM </w:t>
            </w: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layers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; ©OpenStreetMap (</w:t>
            </w: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ODbL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 v1.0)</w:t>
            </w:r>
          </w:p>
          <w:p w14:paraId="39FE2D7B" w14:textId="6B1A8F74" w:rsidR="004C0BA9" w:rsidRPr="00FD32B4" w:rsidRDefault="001A373C" w:rsidP="00194364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© Geobasisdaten (2015): Kreis Borken / Bezirksregierung Köln / </w:t>
            </w: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Geobasis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 NRW</w:t>
            </w:r>
            <w:r w:rsidR="004C0BA9"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; © sb) Partner </w:t>
            </w:r>
            <w:proofErr w:type="spellStart"/>
            <w:r w:rsidR="004C0BA9" w:rsidRPr="00FD32B4">
              <w:rPr>
                <w:rFonts w:ascii="Arial" w:hAnsi="Arial" w:cs="Arial"/>
                <w:color w:val="000000"/>
                <w:sz w:val="12"/>
                <w:szCs w:val="12"/>
              </w:rPr>
              <w:t>GeoIT</w:t>
            </w:r>
            <w:proofErr w:type="spellEnd"/>
            <w:r w:rsidR="004C0BA9"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 GmbH</w:t>
            </w:r>
          </w:p>
        </w:tc>
      </w:tr>
    </w:tbl>
    <w:p w14:paraId="5B157914" w14:textId="520BC03B" w:rsidR="007C4022" w:rsidRPr="00FD32B4" w:rsidRDefault="007C4022" w:rsidP="00194364">
      <w:pPr>
        <w:rPr>
          <w:rFonts w:ascii="Arial" w:hAnsi="Arial" w:cs="Arial"/>
          <w:color w:val="000000"/>
        </w:rPr>
      </w:pPr>
    </w:p>
    <w:sectPr w:rsidR="007C4022" w:rsidRPr="00FD32B4" w:rsidSect="00194364">
      <w:pgSz w:w="16838" w:h="11906" w:orient="landscape" w:code="9"/>
      <w:pgMar w:top="851" w:right="1247" w:bottom="1276" w:left="1247" w:header="709" w:footer="709" w:gutter="0"/>
      <w:paperSrc w:first="2" w:other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F9148B" w14:textId="77777777" w:rsidR="004861D6" w:rsidRDefault="004861D6">
      <w:r>
        <w:separator/>
      </w:r>
    </w:p>
  </w:endnote>
  <w:endnote w:type="continuationSeparator" w:id="0">
    <w:p w14:paraId="5ADAF1CB" w14:textId="77777777" w:rsidR="004861D6" w:rsidRDefault="004861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7163F2" w14:textId="77777777" w:rsidR="00BD08C7" w:rsidRDefault="00BD08C7" w:rsidP="00F0070B">
    <w:pPr>
      <w:pStyle w:val="Fuzeile"/>
      <w:framePr w:wrap="around" w:vAnchor="text" w:hAnchor="margin" w:xAlign="center" w:y="1"/>
      <w:rPr>
        <w:rStyle w:val="Seitenzahl"/>
        <w:sz w:val="22"/>
        <w:szCs w:val="22"/>
      </w:rPr>
    </w:pPr>
    <w:r>
      <w:rPr>
        <w:rStyle w:val="Seitenzahl"/>
        <w:sz w:val="22"/>
        <w:szCs w:val="22"/>
      </w:rPr>
      <w:fldChar w:fldCharType="begin"/>
    </w:r>
    <w:r>
      <w:rPr>
        <w:rStyle w:val="Seitenzahl"/>
        <w:sz w:val="22"/>
        <w:szCs w:val="22"/>
      </w:rPr>
      <w:instrText xml:space="preserve">PAGE  </w:instrText>
    </w:r>
    <w:r>
      <w:rPr>
        <w:rStyle w:val="Seitenzahl"/>
        <w:sz w:val="22"/>
        <w:szCs w:val="22"/>
      </w:rPr>
      <w:fldChar w:fldCharType="end"/>
    </w:r>
  </w:p>
  <w:p w14:paraId="4C140BC3" w14:textId="77777777" w:rsidR="00BD08C7" w:rsidRDefault="00BD08C7">
    <w:pPr>
      <w:pStyle w:val="Fuzeile"/>
      <w:rPr>
        <w:sz w:val="22"/>
        <w:szCs w:val="2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E8B287" w14:textId="77777777" w:rsidR="00BD08C7" w:rsidRDefault="00BD08C7" w:rsidP="00F0070B">
    <w:pPr>
      <w:pStyle w:val="Fuzeile"/>
      <w:framePr w:wrap="around" w:vAnchor="text" w:hAnchor="margin" w:xAlign="center" w:y="1"/>
      <w:rPr>
        <w:rStyle w:val="Seitenzahl"/>
        <w:sz w:val="22"/>
        <w:szCs w:val="22"/>
      </w:rPr>
    </w:pPr>
    <w:r>
      <w:rPr>
        <w:rStyle w:val="Seitenzahl"/>
        <w:sz w:val="22"/>
        <w:szCs w:val="22"/>
      </w:rPr>
      <w:fldChar w:fldCharType="begin"/>
    </w:r>
    <w:r>
      <w:rPr>
        <w:rStyle w:val="Seitenzahl"/>
        <w:sz w:val="22"/>
        <w:szCs w:val="22"/>
      </w:rPr>
      <w:instrText xml:space="preserve">PAGE  </w:instrText>
    </w:r>
    <w:r>
      <w:rPr>
        <w:rStyle w:val="Seitenzahl"/>
        <w:sz w:val="22"/>
        <w:szCs w:val="22"/>
      </w:rPr>
      <w:fldChar w:fldCharType="separate"/>
    </w:r>
    <w:r w:rsidR="002C3ABA">
      <w:rPr>
        <w:rStyle w:val="Seitenzahl"/>
        <w:noProof/>
        <w:sz w:val="22"/>
        <w:szCs w:val="22"/>
      </w:rPr>
      <w:t>3</w:t>
    </w:r>
    <w:r>
      <w:rPr>
        <w:rStyle w:val="Seitenzahl"/>
        <w:sz w:val="22"/>
        <w:szCs w:val="22"/>
      </w:rPr>
      <w:fldChar w:fldCharType="end"/>
    </w:r>
  </w:p>
  <w:p w14:paraId="1E15D30A" w14:textId="77777777" w:rsidR="00BD08C7" w:rsidRDefault="00BD08C7">
    <w:pPr>
      <w:pStyle w:val="Fuzeile"/>
      <w:rPr>
        <w:sz w:val="22"/>
        <w:szCs w:val="2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6F8AE9" w14:textId="77777777" w:rsidR="007E53A1" w:rsidRDefault="007E53A1" w:rsidP="007E53A1">
    <w:pPr>
      <w:pStyle w:val="Fuzeile"/>
      <w:framePr w:wrap="around" w:vAnchor="text" w:hAnchor="margin" w:xAlign="center" w:y="1"/>
      <w:rPr>
        <w:rStyle w:val="Seitenzahl"/>
        <w:sz w:val="22"/>
        <w:szCs w:val="22"/>
      </w:rPr>
    </w:pPr>
    <w:r>
      <w:rPr>
        <w:rStyle w:val="Seitenzahl"/>
        <w:sz w:val="22"/>
        <w:szCs w:val="22"/>
      </w:rPr>
      <w:fldChar w:fldCharType="begin"/>
    </w:r>
    <w:r>
      <w:rPr>
        <w:rStyle w:val="Seitenzahl"/>
        <w:sz w:val="22"/>
        <w:szCs w:val="22"/>
      </w:rPr>
      <w:instrText xml:space="preserve">PAGE  </w:instrText>
    </w:r>
    <w:r>
      <w:rPr>
        <w:rStyle w:val="Seitenzahl"/>
        <w:sz w:val="22"/>
        <w:szCs w:val="22"/>
      </w:rPr>
      <w:fldChar w:fldCharType="separate"/>
    </w:r>
    <w:r w:rsidR="002C3ABA">
      <w:rPr>
        <w:rStyle w:val="Seitenzahl"/>
        <w:noProof/>
        <w:sz w:val="22"/>
        <w:szCs w:val="22"/>
      </w:rPr>
      <w:t>1</w:t>
    </w:r>
    <w:r>
      <w:rPr>
        <w:rStyle w:val="Seitenzahl"/>
        <w:sz w:val="22"/>
        <w:szCs w:val="22"/>
      </w:rPr>
      <w:fldChar w:fldCharType="end"/>
    </w:r>
  </w:p>
  <w:p w14:paraId="4D30CC8F" w14:textId="77777777" w:rsidR="007E53A1" w:rsidRDefault="007E53A1" w:rsidP="007E53A1">
    <w:pPr>
      <w:pStyle w:val="Fuzeile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3EF708" w14:textId="77777777" w:rsidR="004861D6" w:rsidRDefault="004861D6">
      <w:r>
        <w:separator/>
      </w:r>
    </w:p>
  </w:footnote>
  <w:footnote w:type="continuationSeparator" w:id="0">
    <w:p w14:paraId="0433BCFC" w14:textId="77777777" w:rsidR="004861D6" w:rsidRDefault="004861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2CD69626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C1B155C"/>
    <w:multiLevelType w:val="hybridMultilevel"/>
    <w:tmpl w:val="5BB81404"/>
    <w:lvl w:ilvl="0" w:tplc="BF245C8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DB92509"/>
    <w:multiLevelType w:val="hybridMultilevel"/>
    <w:tmpl w:val="C308C23C"/>
    <w:lvl w:ilvl="0" w:tplc="EE8E43A8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  <w:b w:val="0"/>
      </w:rPr>
    </w:lvl>
    <w:lvl w:ilvl="1" w:tplc="04070019" w:tentative="1">
      <w:start w:val="1"/>
      <w:numFmt w:val="lowerLetter"/>
      <w:lvlText w:val="%2."/>
      <w:lvlJc w:val="left"/>
      <w:pPr>
        <w:ind w:left="1582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302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3022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742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462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182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902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622" w:hanging="180"/>
      </w:pPr>
      <w:rPr>
        <w:rFonts w:cs="Times New Roman"/>
      </w:rPr>
    </w:lvl>
  </w:abstractNum>
  <w:abstractNum w:abstractNumId="3" w15:restartNumberingAfterBreak="0">
    <w:nsid w:val="1BD75031"/>
    <w:multiLevelType w:val="hybridMultilevel"/>
    <w:tmpl w:val="58BC8B82"/>
    <w:lvl w:ilvl="0" w:tplc="04070015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" w15:restartNumberingAfterBreak="0">
    <w:nsid w:val="1E2E05FF"/>
    <w:multiLevelType w:val="hybridMultilevel"/>
    <w:tmpl w:val="9428661E"/>
    <w:lvl w:ilvl="0" w:tplc="04070015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5" w15:restartNumberingAfterBreak="0">
    <w:nsid w:val="218F1552"/>
    <w:multiLevelType w:val="hybridMultilevel"/>
    <w:tmpl w:val="1B6090B8"/>
    <w:lvl w:ilvl="0" w:tplc="04070015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6" w15:restartNumberingAfterBreak="0">
    <w:nsid w:val="24A91DEC"/>
    <w:multiLevelType w:val="hybridMultilevel"/>
    <w:tmpl w:val="16563F18"/>
    <w:lvl w:ilvl="0" w:tplc="FCD6663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F7D1D11"/>
    <w:multiLevelType w:val="hybridMultilevel"/>
    <w:tmpl w:val="F0F0A5FA"/>
    <w:lvl w:ilvl="0" w:tplc="0407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07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7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 w15:restartNumberingAfterBreak="0">
    <w:nsid w:val="305E3263"/>
    <w:multiLevelType w:val="hybridMultilevel"/>
    <w:tmpl w:val="EA86BBEE"/>
    <w:lvl w:ilvl="0" w:tplc="5AACCDC0">
      <w:start w:val="1"/>
      <w:numFmt w:val="bullet"/>
      <w:lvlText w:val=""/>
      <w:lvlJc w:val="left"/>
      <w:pPr>
        <w:ind w:left="1004" w:hanging="72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9" w15:restartNumberingAfterBreak="0">
    <w:nsid w:val="49481679"/>
    <w:multiLevelType w:val="hybridMultilevel"/>
    <w:tmpl w:val="AAE804D0"/>
    <w:lvl w:ilvl="0" w:tplc="04070015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B0429FC"/>
    <w:multiLevelType w:val="hybridMultilevel"/>
    <w:tmpl w:val="AD5425FC"/>
    <w:lvl w:ilvl="0" w:tplc="0407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1" w15:restartNumberingAfterBreak="0">
    <w:nsid w:val="504C4042"/>
    <w:multiLevelType w:val="hybridMultilevel"/>
    <w:tmpl w:val="D09816E8"/>
    <w:lvl w:ilvl="0" w:tplc="04070015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514549"/>
    <w:multiLevelType w:val="hybridMultilevel"/>
    <w:tmpl w:val="DB806B66"/>
    <w:lvl w:ilvl="0" w:tplc="04070015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8F44554"/>
    <w:multiLevelType w:val="hybridMultilevel"/>
    <w:tmpl w:val="48C881E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B087AE2"/>
    <w:multiLevelType w:val="hybridMultilevel"/>
    <w:tmpl w:val="CC4C2358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B8708A5"/>
    <w:multiLevelType w:val="hybridMultilevel"/>
    <w:tmpl w:val="97704F8A"/>
    <w:lvl w:ilvl="0" w:tplc="9F96B70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29F2C76"/>
    <w:multiLevelType w:val="hybridMultilevel"/>
    <w:tmpl w:val="D20CAA7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 w15:restartNumberingAfterBreak="0">
    <w:nsid w:val="672C51DB"/>
    <w:multiLevelType w:val="hybridMultilevel"/>
    <w:tmpl w:val="6DA82BC4"/>
    <w:lvl w:ilvl="0" w:tplc="6ACA235C">
      <w:start w:val="1"/>
      <w:numFmt w:val="bullet"/>
      <w:lvlText w:val=""/>
      <w:lvlJc w:val="left"/>
      <w:pPr>
        <w:ind w:left="930" w:hanging="360"/>
      </w:pPr>
      <w:rPr>
        <w:rFonts w:ascii="Symbol" w:eastAsia="Times New Roman" w:hAnsi="Symbol" w:hint="default"/>
        <w:sz w:val="28"/>
      </w:rPr>
    </w:lvl>
    <w:lvl w:ilvl="1" w:tplc="0407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8" w15:restartNumberingAfterBreak="0">
    <w:nsid w:val="6C2E0118"/>
    <w:multiLevelType w:val="hybridMultilevel"/>
    <w:tmpl w:val="495496CC"/>
    <w:lvl w:ilvl="0" w:tplc="5AACCD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FF3950"/>
    <w:multiLevelType w:val="hybridMultilevel"/>
    <w:tmpl w:val="5A12F684"/>
    <w:lvl w:ilvl="0" w:tplc="4022B44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0" w15:restartNumberingAfterBreak="0">
    <w:nsid w:val="71092FD4"/>
    <w:multiLevelType w:val="hybridMultilevel"/>
    <w:tmpl w:val="4838EF04"/>
    <w:lvl w:ilvl="0" w:tplc="5AACCDC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971668307">
    <w:abstractNumId w:val="0"/>
  </w:num>
  <w:num w:numId="2" w16cid:durableId="1942453068">
    <w:abstractNumId w:val="6"/>
  </w:num>
  <w:num w:numId="3" w16cid:durableId="322779841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2122069985">
    <w:abstractNumId w:val="13"/>
  </w:num>
  <w:num w:numId="5" w16cid:durableId="952831336">
    <w:abstractNumId w:val="1"/>
  </w:num>
  <w:num w:numId="6" w16cid:durableId="758020686">
    <w:abstractNumId w:val="15"/>
  </w:num>
  <w:num w:numId="7" w16cid:durableId="433281302">
    <w:abstractNumId w:val="14"/>
  </w:num>
  <w:num w:numId="8" w16cid:durableId="2003698624">
    <w:abstractNumId w:val="10"/>
  </w:num>
  <w:num w:numId="9" w16cid:durableId="1004161419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966420818">
    <w:abstractNumId w:val="18"/>
  </w:num>
  <w:num w:numId="11" w16cid:durableId="1331758703">
    <w:abstractNumId w:val="2"/>
  </w:num>
  <w:num w:numId="12" w16cid:durableId="1631741561">
    <w:abstractNumId w:val="7"/>
  </w:num>
  <w:num w:numId="13" w16cid:durableId="675889108">
    <w:abstractNumId w:val="19"/>
  </w:num>
  <w:num w:numId="14" w16cid:durableId="1161584322">
    <w:abstractNumId w:val="16"/>
  </w:num>
  <w:num w:numId="15" w16cid:durableId="1190876616">
    <w:abstractNumId w:val="8"/>
  </w:num>
  <w:num w:numId="16" w16cid:durableId="146049612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63217614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96302764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6417314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85854389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34663656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207473998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626544006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defaultTabStop w:val="708"/>
  <w:hyphenationZone w:val="425"/>
  <w:drawingGridHorizontalSpacing w:val="120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4364"/>
    <w:rsid w:val="00010A0B"/>
    <w:rsid w:val="000133A0"/>
    <w:rsid w:val="00015F5E"/>
    <w:rsid w:val="00041BFA"/>
    <w:rsid w:val="00056E49"/>
    <w:rsid w:val="00097D92"/>
    <w:rsid w:val="000D4B1A"/>
    <w:rsid w:val="00132D93"/>
    <w:rsid w:val="0014766D"/>
    <w:rsid w:val="00162D17"/>
    <w:rsid w:val="001739C8"/>
    <w:rsid w:val="00173E2A"/>
    <w:rsid w:val="00194364"/>
    <w:rsid w:val="001A373C"/>
    <w:rsid w:val="001D02BF"/>
    <w:rsid w:val="001D1EBA"/>
    <w:rsid w:val="001E19E6"/>
    <w:rsid w:val="001F7833"/>
    <w:rsid w:val="002075B9"/>
    <w:rsid w:val="00214BF1"/>
    <w:rsid w:val="00226468"/>
    <w:rsid w:val="00227B69"/>
    <w:rsid w:val="0028596B"/>
    <w:rsid w:val="002B47B1"/>
    <w:rsid w:val="002C111F"/>
    <w:rsid w:val="002C3ABA"/>
    <w:rsid w:val="002D70BD"/>
    <w:rsid w:val="00305206"/>
    <w:rsid w:val="00305485"/>
    <w:rsid w:val="00362DC3"/>
    <w:rsid w:val="003A5D91"/>
    <w:rsid w:val="003B594B"/>
    <w:rsid w:val="003B79CD"/>
    <w:rsid w:val="003B7B6C"/>
    <w:rsid w:val="003D3EEA"/>
    <w:rsid w:val="00461552"/>
    <w:rsid w:val="004861D6"/>
    <w:rsid w:val="0049265B"/>
    <w:rsid w:val="004C0BA9"/>
    <w:rsid w:val="004E77A5"/>
    <w:rsid w:val="004F6292"/>
    <w:rsid w:val="00505ECE"/>
    <w:rsid w:val="005337AA"/>
    <w:rsid w:val="00536F27"/>
    <w:rsid w:val="005A55D9"/>
    <w:rsid w:val="005C44DB"/>
    <w:rsid w:val="005C6E7E"/>
    <w:rsid w:val="005C7E1E"/>
    <w:rsid w:val="00612D4A"/>
    <w:rsid w:val="006136C0"/>
    <w:rsid w:val="006675CA"/>
    <w:rsid w:val="006D089E"/>
    <w:rsid w:val="0070456C"/>
    <w:rsid w:val="007261AB"/>
    <w:rsid w:val="007262FC"/>
    <w:rsid w:val="007A6010"/>
    <w:rsid w:val="007C2D94"/>
    <w:rsid w:val="007C4022"/>
    <w:rsid w:val="007E53A1"/>
    <w:rsid w:val="007F11DE"/>
    <w:rsid w:val="00823E7B"/>
    <w:rsid w:val="008333EE"/>
    <w:rsid w:val="00846937"/>
    <w:rsid w:val="00856FDD"/>
    <w:rsid w:val="00871465"/>
    <w:rsid w:val="0089404C"/>
    <w:rsid w:val="008C14CB"/>
    <w:rsid w:val="008C2A3B"/>
    <w:rsid w:val="008D2CDB"/>
    <w:rsid w:val="008D6DBD"/>
    <w:rsid w:val="00925D9E"/>
    <w:rsid w:val="009A51F6"/>
    <w:rsid w:val="009C3BD0"/>
    <w:rsid w:val="009C68D0"/>
    <w:rsid w:val="00A41216"/>
    <w:rsid w:val="00A67564"/>
    <w:rsid w:val="00AA2D3B"/>
    <w:rsid w:val="00AB25E7"/>
    <w:rsid w:val="00AC571E"/>
    <w:rsid w:val="00AD4EA6"/>
    <w:rsid w:val="00B301F4"/>
    <w:rsid w:val="00B661F2"/>
    <w:rsid w:val="00B939F6"/>
    <w:rsid w:val="00BB35CC"/>
    <w:rsid w:val="00BD08C7"/>
    <w:rsid w:val="00BD7205"/>
    <w:rsid w:val="00C65CC5"/>
    <w:rsid w:val="00C709A3"/>
    <w:rsid w:val="00CB3222"/>
    <w:rsid w:val="00CC088B"/>
    <w:rsid w:val="00CC1A33"/>
    <w:rsid w:val="00CD6CEA"/>
    <w:rsid w:val="00CD738C"/>
    <w:rsid w:val="00CE226F"/>
    <w:rsid w:val="00D17561"/>
    <w:rsid w:val="00DD3B7C"/>
    <w:rsid w:val="00DE2D60"/>
    <w:rsid w:val="00E061B3"/>
    <w:rsid w:val="00E45AE6"/>
    <w:rsid w:val="00E65C33"/>
    <w:rsid w:val="00E82D54"/>
    <w:rsid w:val="00EA5A67"/>
    <w:rsid w:val="00EC1717"/>
    <w:rsid w:val="00EF62BA"/>
    <w:rsid w:val="00F0070B"/>
    <w:rsid w:val="00F1186D"/>
    <w:rsid w:val="00F12FE7"/>
    <w:rsid w:val="00F375B1"/>
    <w:rsid w:val="00F505C9"/>
    <w:rsid w:val="00F63E0F"/>
    <w:rsid w:val="00FD1527"/>
    <w:rsid w:val="00FD2A8F"/>
    <w:rsid w:val="00FD32B4"/>
    <w:rsid w:val="00FF71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53E94EA"/>
  <w15:docId w15:val="{40682361-7CDB-4341-AB8E-E5117A4EE5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14BF1"/>
    <w:rPr>
      <w:sz w:val="24"/>
      <w:szCs w:val="24"/>
    </w:rPr>
  </w:style>
  <w:style w:type="paragraph" w:styleId="berschrift1">
    <w:name w:val="heading 1"/>
    <w:basedOn w:val="Standard"/>
    <w:next w:val="Standard"/>
    <w:qFormat/>
    <w:rsid w:val="007C4022"/>
    <w:pPr>
      <w:keepNext/>
      <w:outlineLvl w:val="0"/>
    </w:pPr>
    <w:rPr>
      <w:b/>
      <w:sz w:val="36"/>
    </w:rPr>
  </w:style>
  <w:style w:type="paragraph" w:styleId="berschrift2">
    <w:name w:val="heading 2"/>
    <w:basedOn w:val="Standard"/>
    <w:next w:val="Standard"/>
    <w:qFormat/>
    <w:rsid w:val="007C4022"/>
    <w:pPr>
      <w:keepNext/>
      <w:outlineLvl w:val="1"/>
    </w:pPr>
    <w:rPr>
      <w:b/>
    </w:rPr>
  </w:style>
  <w:style w:type="paragraph" w:styleId="berschrift4">
    <w:name w:val="heading 4"/>
    <w:basedOn w:val="Standard"/>
    <w:next w:val="Standard"/>
    <w:qFormat/>
    <w:rsid w:val="007C4022"/>
    <w:pPr>
      <w:keepNext/>
      <w:jc w:val="center"/>
      <w:outlineLvl w:val="3"/>
    </w:pPr>
    <w:rPr>
      <w:b/>
      <w:smallCaps/>
      <w:spacing w:val="60"/>
      <w:sz w:val="32"/>
    </w:rPr>
  </w:style>
  <w:style w:type="paragraph" w:styleId="berschrift5">
    <w:name w:val="heading 5"/>
    <w:basedOn w:val="Standard"/>
    <w:next w:val="Standard"/>
    <w:qFormat/>
    <w:rsid w:val="007C4022"/>
    <w:pPr>
      <w:keepNext/>
      <w:ind w:left="240"/>
      <w:jc w:val="center"/>
      <w:outlineLvl w:val="4"/>
    </w:pPr>
    <w:rPr>
      <w:b/>
      <w:smallCaps/>
      <w:spacing w:val="60"/>
      <w:sz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rsid w:val="007C4022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7C4022"/>
    <w:pPr>
      <w:tabs>
        <w:tab w:val="center" w:pos="4536"/>
        <w:tab w:val="right" w:pos="9072"/>
      </w:tabs>
    </w:pPr>
  </w:style>
  <w:style w:type="paragraph" w:styleId="Verzeichnis1">
    <w:name w:val="toc 1"/>
    <w:basedOn w:val="Standard"/>
    <w:next w:val="Standard"/>
    <w:autoRedefine/>
    <w:semiHidden/>
    <w:rsid w:val="007C4022"/>
  </w:style>
  <w:style w:type="paragraph" w:styleId="Verzeichnis2">
    <w:name w:val="toc 2"/>
    <w:basedOn w:val="Standard"/>
    <w:next w:val="Standard"/>
    <w:autoRedefine/>
    <w:semiHidden/>
    <w:rsid w:val="007C4022"/>
    <w:pPr>
      <w:ind w:left="240"/>
    </w:pPr>
  </w:style>
  <w:style w:type="paragraph" w:styleId="Verzeichnis3">
    <w:name w:val="toc 3"/>
    <w:basedOn w:val="Standard"/>
    <w:next w:val="Standard"/>
    <w:autoRedefine/>
    <w:semiHidden/>
    <w:rsid w:val="007C4022"/>
    <w:pPr>
      <w:ind w:left="480"/>
    </w:pPr>
  </w:style>
  <w:style w:type="paragraph" w:styleId="Verzeichnis4">
    <w:name w:val="toc 4"/>
    <w:basedOn w:val="Standard"/>
    <w:next w:val="Standard"/>
    <w:autoRedefine/>
    <w:semiHidden/>
    <w:rsid w:val="007C4022"/>
    <w:pPr>
      <w:ind w:left="720"/>
    </w:pPr>
  </w:style>
  <w:style w:type="paragraph" w:styleId="Verzeichnis5">
    <w:name w:val="toc 5"/>
    <w:basedOn w:val="Standard"/>
    <w:next w:val="Standard"/>
    <w:autoRedefine/>
    <w:semiHidden/>
    <w:rsid w:val="007C4022"/>
    <w:pPr>
      <w:ind w:left="960"/>
    </w:pPr>
  </w:style>
  <w:style w:type="paragraph" w:styleId="Verzeichnis6">
    <w:name w:val="toc 6"/>
    <w:basedOn w:val="Standard"/>
    <w:next w:val="Standard"/>
    <w:autoRedefine/>
    <w:semiHidden/>
    <w:rsid w:val="007C4022"/>
    <w:pPr>
      <w:ind w:left="1200"/>
    </w:pPr>
  </w:style>
  <w:style w:type="paragraph" w:styleId="Verzeichnis7">
    <w:name w:val="toc 7"/>
    <w:basedOn w:val="Standard"/>
    <w:next w:val="Standard"/>
    <w:autoRedefine/>
    <w:semiHidden/>
    <w:rsid w:val="007C4022"/>
    <w:pPr>
      <w:ind w:left="1440"/>
    </w:pPr>
  </w:style>
  <w:style w:type="paragraph" w:styleId="Verzeichnis8">
    <w:name w:val="toc 8"/>
    <w:basedOn w:val="Standard"/>
    <w:next w:val="Standard"/>
    <w:autoRedefine/>
    <w:semiHidden/>
    <w:rsid w:val="007C4022"/>
    <w:pPr>
      <w:ind w:left="1680"/>
    </w:pPr>
  </w:style>
  <w:style w:type="paragraph" w:styleId="Verzeichnis9">
    <w:name w:val="toc 9"/>
    <w:basedOn w:val="Standard"/>
    <w:next w:val="Standard"/>
    <w:autoRedefine/>
    <w:semiHidden/>
    <w:rsid w:val="007C4022"/>
    <w:pPr>
      <w:ind w:left="1920"/>
    </w:pPr>
  </w:style>
  <w:style w:type="character" w:styleId="Seitenzahl">
    <w:name w:val="page number"/>
    <w:basedOn w:val="Absatz-Standardschriftart"/>
    <w:semiHidden/>
    <w:rsid w:val="007C4022"/>
  </w:style>
  <w:style w:type="paragraph" w:styleId="Textkrper">
    <w:name w:val="Body Text"/>
    <w:basedOn w:val="Standard"/>
    <w:semiHidden/>
    <w:rsid w:val="007C4022"/>
    <w:rPr>
      <w:sz w:val="20"/>
    </w:rPr>
  </w:style>
  <w:style w:type="paragraph" w:customStyle="1" w:styleId="Stand">
    <w:name w:val="Stand_Ü"/>
    <w:basedOn w:val="Standard"/>
    <w:rsid w:val="007C4022"/>
    <w:pPr>
      <w:keepNext/>
      <w:overflowPunct w:val="0"/>
      <w:autoSpaceDE w:val="0"/>
      <w:autoSpaceDN w:val="0"/>
      <w:adjustRightInd w:val="0"/>
      <w:spacing w:after="240" w:line="260" w:lineRule="atLeast"/>
    </w:pPr>
    <w:rPr>
      <w:b/>
      <w:szCs w:val="20"/>
    </w:rPr>
  </w:style>
  <w:style w:type="paragraph" w:styleId="Kommentartext">
    <w:name w:val="annotation text"/>
    <w:basedOn w:val="Standard"/>
    <w:link w:val="KommentartextZchn"/>
    <w:semiHidden/>
    <w:rsid w:val="008D2CDB"/>
    <w:rPr>
      <w:rFonts w:ascii="Arial" w:hAnsi="Arial"/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semiHidden/>
    <w:rsid w:val="008D2CDB"/>
    <w:rPr>
      <w:rFonts w:ascii="Arial" w:hAnsi="Arial"/>
    </w:rPr>
  </w:style>
  <w:style w:type="character" w:styleId="Kommentarzeichen">
    <w:name w:val="annotation reference"/>
    <w:basedOn w:val="Absatz-Standardschriftart"/>
    <w:semiHidden/>
    <w:rsid w:val="008D2CDB"/>
    <w:rPr>
      <w:sz w:val="16"/>
      <w:szCs w:val="16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D2CDB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8D2CDB"/>
    <w:rPr>
      <w:rFonts w:ascii="Tahoma" w:hAnsi="Tahoma" w:cs="Tahoma"/>
      <w:sz w:val="16"/>
      <w:szCs w:val="16"/>
    </w:rPr>
  </w:style>
  <w:style w:type="paragraph" w:styleId="Aufzhlungszeichen">
    <w:name w:val="List Bullet"/>
    <w:basedOn w:val="Standard"/>
    <w:uiPriority w:val="99"/>
    <w:unhideWhenUsed/>
    <w:rsid w:val="008D2CDB"/>
    <w:pPr>
      <w:numPr>
        <w:numId w:val="1"/>
      </w:numPr>
      <w:contextualSpacing/>
    </w:pPr>
  </w:style>
  <w:style w:type="table" w:styleId="Tabellenraster">
    <w:name w:val="Table Grid"/>
    <w:basedOn w:val="NormaleTabelle"/>
    <w:uiPriority w:val="59"/>
    <w:rsid w:val="0030548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Datum">
    <w:name w:val="Date"/>
    <w:basedOn w:val="Standard"/>
    <w:next w:val="Standard"/>
    <w:link w:val="DatumZchn"/>
    <w:rsid w:val="00CB3222"/>
    <w:rPr>
      <w:rFonts w:ascii="Arial" w:hAnsi="Arial"/>
      <w:sz w:val="22"/>
      <w:szCs w:val="20"/>
    </w:rPr>
  </w:style>
  <w:style w:type="character" w:customStyle="1" w:styleId="DatumZchn">
    <w:name w:val="Datum Zchn"/>
    <w:basedOn w:val="Absatz-Standardschriftart"/>
    <w:link w:val="Datum"/>
    <w:rsid w:val="00CB3222"/>
    <w:rPr>
      <w:rFonts w:ascii="Arial" w:hAnsi="Arial"/>
      <w:sz w:val="22"/>
    </w:rPr>
  </w:style>
  <w:style w:type="paragraph" w:styleId="Liste">
    <w:name w:val="List"/>
    <w:basedOn w:val="Standard"/>
    <w:rsid w:val="00823E7B"/>
    <w:pPr>
      <w:ind w:left="283" w:hanging="283"/>
    </w:pPr>
    <w:rPr>
      <w:rFonts w:ascii="Arial" w:hAnsi="Arial"/>
      <w:sz w:val="22"/>
      <w:szCs w:val="20"/>
    </w:rPr>
  </w:style>
  <w:style w:type="paragraph" w:customStyle="1" w:styleId="AnstrichTabelle">
    <w:name w:val="Anstrich Tabelle"/>
    <w:basedOn w:val="Standard"/>
    <w:next w:val="Standard"/>
    <w:rsid w:val="00823E7B"/>
    <w:pPr>
      <w:keepNext/>
      <w:spacing w:after="60"/>
      <w:contextualSpacing/>
      <w:jc w:val="both"/>
    </w:pPr>
    <w:rPr>
      <w:rFonts w:ascii="Arial" w:hAnsi="Arial"/>
      <w:sz w:val="20"/>
      <w:szCs w:val="20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70456C"/>
    <w:rPr>
      <w:rFonts w:ascii="Arial" w:hAnsi="Arial" w:cs="Arial"/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70456C"/>
    <w:rPr>
      <w:rFonts w:ascii="Arial" w:hAnsi="Arial" w:cs="Arial"/>
    </w:rPr>
  </w:style>
  <w:style w:type="character" w:styleId="Funotenzeichen">
    <w:name w:val="footnote reference"/>
    <w:basedOn w:val="Absatz-Standardschriftart"/>
    <w:uiPriority w:val="99"/>
    <w:semiHidden/>
    <w:unhideWhenUsed/>
    <w:rsid w:val="0070456C"/>
    <w:rPr>
      <w:vertAlign w:val="superscript"/>
    </w:rPr>
  </w:style>
  <w:style w:type="character" w:customStyle="1" w:styleId="KopfzeileZchn">
    <w:name w:val="Kopfzeile Zchn"/>
    <w:basedOn w:val="Absatz-Standardschriftart"/>
    <w:link w:val="Kopfzeile"/>
    <w:uiPriority w:val="99"/>
    <w:rsid w:val="0070456C"/>
    <w:rPr>
      <w:sz w:val="24"/>
      <w:szCs w:val="24"/>
    </w:rPr>
  </w:style>
  <w:style w:type="paragraph" w:customStyle="1" w:styleId="Blocksatz">
    <w:name w:val="Blocksatz"/>
    <w:basedOn w:val="Standard"/>
    <w:rsid w:val="0070456C"/>
    <w:pPr>
      <w:tabs>
        <w:tab w:val="left" w:pos="567"/>
      </w:tabs>
      <w:spacing w:line="260" w:lineRule="exact"/>
      <w:jc w:val="both"/>
    </w:pPr>
    <w:rPr>
      <w:rFonts w:ascii="Arial" w:hAnsi="Arial" w:cs="Arial"/>
      <w:szCs w:val="20"/>
    </w:rPr>
  </w:style>
  <w:style w:type="paragraph" w:customStyle="1" w:styleId="Default">
    <w:name w:val="Default"/>
    <w:rsid w:val="0070456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Listenabsatz">
    <w:name w:val="List Paragraph"/>
    <w:basedOn w:val="Standard"/>
    <w:uiPriority w:val="99"/>
    <w:qFormat/>
    <w:rsid w:val="00214BF1"/>
    <w:pPr>
      <w:ind w:left="720"/>
      <w:contextualSpacing/>
    </w:pPr>
    <w:rPr>
      <w:szCs w:val="20"/>
    </w:rPr>
  </w:style>
  <w:style w:type="paragraph" w:customStyle="1" w:styleId="Listenabsatz1">
    <w:name w:val="Listenabsatz1"/>
    <w:basedOn w:val="Standard"/>
    <w:rsid w:val="00214BF1"/>
    <w:pPr>
      <w:ind w:left="720"/>
      <w:contextualSpacing/>
    </w:pPr>
    <w:rPr>
      <w:rFonts w:eastAsia="Calibri"/>
      <w:szCs w:val="20"/>
    </w:rPr>
  </w:style>
  <w:style w:type="character" w:styleId="Hyperlink">
    <w:name w:val="Hyperlink"/>
    <w:basedOn w:val="Absatz-Standardschriftart"/>
    <w:uiPriority w:val="99"/>
    <w:rsid w:val="008333EE"/>
    <w:rPr>
      <w:rFonts w:cs="Times New Roman"/>
      <w:color w:val="0000FF"/>
      <w:u w:val="single"/>
    </w:rPr>
  </w:style>
  <w:style w:type="character" w:styleId="Fett">
    <w:name w:val="Strong"/>
    <w:basedOn w:val="Absatz-Standardschriftart"/>
    <w:uiPriority w:val="99"/>
    <w:qFormat/>
    <w:rsid w:val="008333EE"/>
    <w:rPr>
      <w:rFonts w:cs="Times New Roman"/>
      <w:b/>
      <w:bCs/>
    </w:rPr>
  </w:style>
  <w:style w:type="paragraph" w:customStyle="1" w:styleId="msonormalcxspmittel">
    <w:name w:val="msonormalcxspmittel"/>
    <w:basedOn w:val="Standard"/>
    <w:uiPriority w:val="99"/>
    <w:rsid w:val="008333EE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07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77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63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UseLongFileNames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Vorlagen\O365-Vorlagen\F81\F8120\VOB%20Anhang%20Verzeichnisse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D35C13-FA0C-463F-BC3D-F8FA2FA3E7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VOB Anhang Verzeichnisse</Template>
  <TotalTime>0</TotalTime>
  <Pages>3</Pages>
  <Words>390</Words>
  <Characters>2457</Characters>
  <Application>Microsoft Office Word</Application>
  <DocSecurity>0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Ausschreibung Anhang</vt:lpstr>
    </vt:vector>
  </TitlesOfParts>
  <Company>Kreis Borken</Company>
  <LinksUpToDate>false</LinksUpToDate>
  <CharactersWithSpaces>2842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Ausschreibung Anhang</dc:title>
  <dc:subject>Microsoft Wordmustervorlage F81</dc:subject>
  <dc:creator>Droppelmann, Guido</dc:creator>
  <cp:keywords/>
  <dc:description/>
  <cp:lastModifiedBy>Droppelmann, Guido</cp:lastModifiedBy>
  <cp:revision>3</cp:revision>
  <cp:lastPrinted>2007-01-26T10:06:00Z</cp:lastPrinted>
  <dcterms:created xsi:type="dcterms:W3CDTF">2026-02-23T11:03:00Z</dcterms:created>
  <dcterms:modified xsi:type="dcterms:W3CDTF">2026-08-03T10:32:00Z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fficeID">
    <vt:lpwstr>{05A100B1-EF39-4CB9-8B3A-7C2D513C4F28}</vt:lpwstr>
  </property>
</Properties>
</file>